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CF9039" w14:textId="77777777" w:rsidR="002C38B8" w:rsidRDefault="002C38B8" w:rsidP="009A0CAE">
      <w:pPr>
        <w:pStyle w:val="Title"/>
      </w:pPr>
      <w:bookmarkStart w:id="0" w:name="_GoBack"/>
      <w:bookmarkEnd w:id="0"/>
    </w:p>
    <w:p w14:paraId="46DCB332" w14:textId="77777777" w:rsidR="0086198B" w:rsidRPr="00CA0162" w:rsidRDefault="006B61FC" w:rsidP="009A0CAE">
      <w:pPr>
        <w:pStyle w:val="Title"/>
      </w:pPr>
      <w:r>
        <w:rPr>
          <w:noProof/>
          <w:sz w:val="20"/>
          <w:lang w:eastAsia="en-GB"/>
        </w:rPr>
        <w:pict w14:anchorId="4F5CBE4E">
          <v:shapetype id="_x0000_t202" coordsize="21600,21600" o:spt="202" path="m,l,21600r21600,l21600,xe">
            <v:stroke joinstyle="miter"/>
            <v:path gradientshapeok="t" o:connecttype="rect"/>
          </v:shapetype>
          <v:shape id="_x0000_s1299" type="#_x0000_t202" style="position:absolute;left:0;text-align:left;margin-left:59.95pt;margin-top:403.05pt;width:391.95pt;height:45.1pt;z-index:251642368" o:allowincell="f" stroked="f">
            <v:textbox style="mso-next-textbox:#_x0000_s1299">
              <w:txbxContent>
                <w:p w14:paraId="701A0262" w14:textId="77777777" w:rsidR="00A51F4A" w:rsidRDefault="00A51F4A">
                  <w:r w:rsidRPr="00A34243">
                    <w:rPr>
                      <w:rFonts w:eastAsia="Calibri" w:cs="Arial"/>
                      <w:sz w:val="20"/>
                      <w:szCs w:val="20"/>
                    </w:rPr>
                    <w:t>.</w:t>
                  </w:r>
                </w:p>
              </w:txbxContent>
            </v:textbox>
          </v:shape>
        </w:pict>
      </w:r>
      <w:r>
        <w:rPr>
          <w:noProof/>
          <w:sz w:val="20"/>
        </w:rPr>
        <w:pict w14:anchorId="33FDA8AD">
          <v:shape id="_x0000_s1297" type="#_x0000_t202" style="position:absolute;left:0;text-align:left;margin-left:66.05pt;margin-top:584.65pt;width:342pt;height:88.4pt;z-index:251640320" filled="f" fillcolor="#0c9" stroked="f">
            <v:textbox style="mso-next-textbox:#_x0000_s1297">
              <w:txbxContent>
                <w:p w14:paraId="43FD6DE5" w14:textId="77777777" w:rsidR="00A51F4A" w:rsidRPr="0099147B" w:rsidRDefault="00754947" w:rsidP="0086198B">
                  <w:pPr>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r w:rsidR="00A51F4A" w:rsidRPr="0099147B">
                    <w:rPr>
                      <w:rFonts w:cs="Arial"/>
                      <w:color w:val="000000"/>
                      <w:sz w:val="20"/>
                      <w:szCs w:val="18"/>
                      <w:lang w:val="fr-FR"/>
                    </w:rPr>
                    <w:t>, 78100</w:t>
                  </w:r>
                </w:p>
                <w:p w14:paraId="6C6DD20A" w14:textId="77777777" w:rsidR="00A51F4A" w:rsidRDefault="00A51F4A" w:rsidP="0086198B">
                  <w:pPr>
                    <w:jc w:val="center"/>
                    <w:rPr>
                      <w:rFonts w:cs="Arial"/>
                      <w:color w:val="000000"/>
                      <w:sz w:val="20"/>
                      <w:szCs w:val="18"/>
                      <w:lang w:val="fr-FR"/>
                    </w:rPr>
                  </w:pPr>
                  <w:r>
                    <w:rPr>
                      <w:rFonts w:cs="Arial"/>
                      <w:color w:val="000000"/>
                      <w:sz w:val="20"/>
                      <w:szCs w:val="18"/>
                      <w:lang w:val="fr-FR"/>
                    </w:rPr>
                    <w:t>Saint Germain en Laye, France</w:t>
                  </w:r>
                </w:p>
                <w:p w14:paraId="4C1FC065" w14:textId="77777777" w:rsidR="00A51F4A" w:rsidRDefault="00A51F4A" w:rsidP="0086198B">
                  <w:pPr>
                    <w:jc w:val="center"/>
                    <w:rPr>
                      <w:rFonts w:cs="Arial"/>
                      <w:color w:val="000000"/>
                      <w:sz w:val="20"/>
                      <w:szCs w:val="18"/>
                    </w:rPr>
                  </w:pPr>
                  <w:r>
                    <w:rPr>
                      <w:rFonts w:cs="Arial"/>
                      <w:color w:val="000000"/>
                      <w:sz w:val="20"/>
                      <w:szCs w:val="18"/>
                    </w:rPr>
                    <w:t>Telephone +33 1 34 51 70 01 Telefax +33 1 34 51 82 05</w:t>
                  </w:r>
                </w:p>
                <w:p w14:paraId="7924B8C8" w14:textId="77777777" w:rsidR="00A51F4A" w:rsidRDefault="00A51F4A" w:rsidP="0086198B">
                  <w:pPr>
                    <w:autoSpaceDE w:val="0"/>
                    <w:autoSpaceDN w:val="0"/>
                    <w:adjustRightInd w:val="0"/>
                    <w:jc w:val="center"/>
                    <w:rPr>
                      <w:rFonts w:cs="Arial"/>
                      <w:color w:val="000000"/>
                      <w:sz w:val="18"/>
                      <w:szCs w:val="18"/>
                      <w:lang w:val="de-DE"/>
                    </w:rPr>
                  </w:pPr>
                  <w:r>
                    <w:rPr>
                      <w:rFonts w:cs="Arial"/>
                      <w:color w:val="000000"/>
                      <w:sz w:val="20"/>
                      <w:szCs w:val="18"/>
                      <w:lang w:val="fr-FR"/>
                    </w:rPr>
                    <w:t xml:space="preserve">E-mail - </w:t>
                  </w:r>
                  <w:hyperlink r:id="rId9" w:history="1">
                    <w:r w:rsidRPr="00AE653F">
                      <w:rPr>
                        <w:rStyle w:val="Hyperlink"/>
                        <w:rFonts w:cs="Arial"/>
                        <w:sz w:val="20"/>
                        <w:szCs w:val="18"/>
                        <w:lang w:val="fr-FR"/>
                      </w:rPr>
                      <w:t>iala-aism@wanadoo.fr</w:t>
                    </w:r>
                  </w:hyperlink>
                  <w:r>
                    <w:rPr>
                      <w:rFonts w:cs="Arial"/>
                      <w:color w:val="000000"/>
                      <w:sz w:val="20"/>
                      <w:szCs w:val="18"/>
                      <w:lang w:val="fr-FR"/>
                    </w:rPr>
                    <w:t xml:space="preserve">     Internet - </w:t>
                  </w:r>
                  <w:hyperlink r:id="rId10" w:history="1">
                    <w:r w:rsidRPr="00AE653F">
                      <w:rPr>
                        <w:rStyle w:val="Hyperlink"/>
                        <w:rFonts w:cs="Arial"/>
                        <w:sz w:val="20"/>
                        <w:szCs w:val="18"/>
                        <w:lang w:val="fr-FR"/>
                      </w:rPr>
                      <w:t>http://iala-aism.org</w:t>
                    </w:r>
                  </w:hyperlink>
                </w:p>
              </w:txbxContent>
            </v:textbox>
          </v:shape>
        </w:pict>
      </w:r>
      <w:r>
        <w:rPr>
          <w:noProof/>
          <w:sz w:val="20"/>
        </w:rPr>
        <w:pict w14:anchorId="253CD5BB">
          <v:shape id="_x0000_s1296" type="#_x0000_t202" style="position:absolute;left:0;text-align:left;margin-left:81.2pt;margin-top:105.85pt;width:4in;height:290.9pt;z-index:251639296" filled="f" fillcolor="#0c9" stroked="f">
            <v:textbox style="mso-next-textbox:#_x0000_s1296">
              <w:txbxContent>
                <w:p w14:paraId="5A944D1F" w14:textId="77777777" w:rsidR="00A51F4A" w:rsidRPr="009A0CAE" w:rsidRDefault="00A51F4A"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14:paraId="065F801F" w14:textId="77777777" w:rsidR="00A51F4A" w:rsidRPr="009A0CAE" w:rsidRDefault="00A51F4A" w:rsidP="0086198B">
                  <w:pPr>
                    <w:autoSpaceDE w:val="0"/>
                    <w:autoSpaceDN w:val="0"/>
                    <w:adjustRightInd w:val="0"/>
                    <w:jc w:val="center"/>
                    <w:rPr>
                      <w:rFonts w:cs="Arial"/>
                      <w:b/>
                      <w:bCs/>
                      <w:color w:val="000000"/>
                      <w:sz w:val="36"/>
                      <w:szCs w:val="36"/>
                    </w:rPr>
                  </w:pPr>
                </w:p>
                <w:p w14:paraId="18C2E148" w14:textId="77777777" w:rsidR="00A51F4A" w:rsidRPr="009A0CAE" w:rsidRDefault="00A51F4A" w:rsidP="0086198B">
                  <w:pPr>
                    <w:autoSpaceDE w:val="0"/>
                    <w:autoSpaceDN w:val="0"/>
                    <w:adjustRightInd w:val="0"/>
                    <w:jc w:val="center"/>
                    <w:rPr>
                      <w:rFonts w:cs="Arial"/>
                      <w:b/>
                      <w:bCs/>
                      <w:color w:val="000000"/>
                      <w:sz w:val="36"/>
                      <w:szCs w:val="36"/>
                    </w:rPr>
                  </w:pPr>
                </w:p>
                <w:p w14:paraId="07494D98" w14:textId="77777777" w:rsidR="00A51F4A" w:rsidRPr="009A0CAE" w:rsidRDefault="00A51F4A"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14:paraId="223269CE" w14:textId="77777777" w:rsidR="00A51F4A" w:rsidRDefault="00A51F4A"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14:paraId="0311D669" w14:textId="77777777" w:rsidR="00A51F4A" w:rsidRPr="009A0CAE" w:rsidRDefault="00A51F4A" w:rsidP="0086198B">
                  <w:pPr>
                    <w:autoSpaceDE w:val="0"/>
                    <w:autoSpaceDN w:val="0"/>
                    <w:adjustRightInd w:val="0"/>
                    <w:spacing w:before="240"/>
                    <w:jc w:val="center"/>
                    <w:rPr>
                      <w:rFonts w:cs="Arial"/>
                      <w:b/>
                      <w:bCs/>
                      <w:color w:val="000000"/>
                      <w:sz w:val="36"/>
                      <w:szCs w:val="36"/>
                    </w:rPr>
                  </w:pPr>
                </w:p>
                <w:p w14:paraId="5E5B3410" w14:textId="77777777" w:rsidR="00A51F4A" w:rsidRPr="009A0CAE" w:rsidRDefault="00A51F4A"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2 (draft)</w:t>
                  </w:r>
                </w:p>
                <w:p w14:paraId="6BE93350" w14:textId="77777777" w:rsidR="00A51F4A" w:rsidRDefault="00A51F4A" w:rsidP="0086198B">
                  <w:pPr>
                    <w:autoSpaceDE w:val="0"/>
                    <w:autoSpaceDN w:val="0"/>
                    <w:adjustRightInd w:val="0"/>
                    <w:spacing w:before="240"/>
                    <w:jc w:val="center"/>
                    <w:rPr>
                      <w:rFonts w:cs="Arial"/>
                      <w:b/>
                      <w:bCs/>
                      <w:color w:val="000000"/>
                      <w:sz w:val="36"/>
                      <w:szCs w:val="36"/>
                    </w:rPr>
                  </w:pPr>
                  <w:r>
                    <w:rPr>
                      <w:rFonts w:cs="Arial"/>
                      <w:b/>
                      <w:bCs/>
                      <w:color w:val="000000"/>
                      <w:sz w:val="36"/>
                      <w:szCs w:val="36"/>
                    </w:rPr>
                    <w:t xml:space="preserve">April </w:t>
                  </w:r>
                  <w:r w:rsidRPr="009A0CAE">
                    <w:rPr>
                      <w:rFonts w:cs="Arial"/>
                      <w:b/>
                      <w:bCs/>
                      <w:color w:val="000000"/>
                      <w:sz w:val="36"/>
                      <w:szCs w:val="36"/>
                    </w:rPr>
                    <w:t>20</w:t>
                  </w:r>
                  <w:r>
                    <w:rPr>
                      <w:rFonts w:cs="Arial"/>
                      <w:b/>
                      <w:bCs/>
                      <w:color w:val="000000"/>
                      <w:sz w:val="36"/>
                      <w:szCs w:val="36"/>
                    </w:rPr>
                    <w:t>13</w:t>
                  </w:r>
                </w:p>
                <w:p w14:paraId="6C626B50" w14:textId="77777777" w:rsidR="00A51F4A" w:rsidRDefault="00A51F4A" w:rsidP="0086198B">
                  <w:pPr>
                    <w:autoSpaceDE w:val="0"/>
                    <w:autoSpaceDN w:val="0"/>
                    <w:adjustRightInd w:val="0"/>
                    <w:jc w:val="center"/>
                    <w:rPr>
                      <w:rFonts w:cs="Arial"/>
                      <w:b/>
                      <w:bCs/>
                      <w:color w:val="000000"/>
                    </w:rPr>
                  </w:pPr>
                </w:p>
              </w:txbxContent>
            </v:textbox>
          </v:shape>
        </w:pict>
      </w:r>
      <w:r>
        <w:rPr>
          <w:noProof/>
          <w:sz w:val="20"/>
        </w:rPr>
        <w:pict w14:anchorId="29E03B74">
          <v:group id="_x0000_s1291" style="position:absolute;left:0;text-align:left;margin-left:-23.95pt;margin-top:-2.85pt;width:48pt;height:686.2pt;z-index:251638272" coordorigin="1320,970" coordsize="960,13724">
            <v:shape id="_x0000_s1292" type="#_x0000_t202" style="position:absolute;left:-3017;top:9517;width:9634;height:720;rotation:-90" filled="f" fillcolor="#0c9" stroked="f">
              <v:textbox style="layout-flow:vertical;mso-layout-flow-alt:bottom-to-top;mso-next-textbox:#_x0000_s1292">
                <w:txbxContent>
                  <w:p w14:paraId="3BFE9C7E" w14:textId="77777777" w:rsidR="00A51F4A" w:rsidRDefault="00A51F4A"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_x0000_s1293" type="#_x0000_t202" style="position:absolute;left:-733;top:3090;width:4982;height:742;rotation:-90" filled="f" fillcolor="#0c9" stroked="f">
              <v:textbox style="layout-flow:vertical;mso-layout-flow-alt:bottom-to-top;mso-next-textbox:#_x0000_s1293">
                <w:txbxContent>
                  <w:p w14:paraId="20208AA3" w14:textId="77777777" w:rsidR="00A51F4A" w:rsidRDefault="00A51F4A"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_x0000_s1294" style="position:absolute;flip:y;v-text-anchor:middle" from="2280,1146" to="2280,14440"/>
            <v:line id="_x0000_s1295" style="position:absolute;v-text-anchor:middle" from="1320,1200" to="1320,14494"/>
          </v:group>
        </w:pict>
      </w:r>
      <w:r w:rsidR="00465EE8">
        <w:rPr>
          <w:noProof/>
          <w:sz w:val="20"/>
          <w:lang w:val="nl-NL" w:eastAsia="nl-NL"/>
        </w:rPr>
        <w:drawing>
          <wp:anchor distT="0" distB="0" distL="114300" distR="114300" simplePos="0" relativeHeight="251641344" behindDoc="0" locked="0" layoutInCell="1" allowOverlap="1" wp14:anchorId="1A55A6C9" wp14:editId="62EC3819">
            <wp:simplePos x="0" y="0"/>
            <wp:positionH relativeFrom="column">
              <wp:posOffset>2588260</wp:posOffset>
            </wp:positionH>
            <wp:positionV relativeFrom="paragraph">
              <wp:posOffset>5848985</wp:posOffset>
            </wp:positionV>
            <wp:extent cx="898525" cy="1236345"/>
            <wp:effectExtent l="19050" t="0" r="0" b="0"/>
            <wp:wrapNone/>
            <wp:docPr id="274" name="Bilde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11"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bookmarkStart w:id="1" w:name="_Toc214267313"/>
      <w:r w:rsidR="0086198B" w:rsidRPr="00CA0162">
        <w:lastRenderedPageBreak/>
        <w:t>Document Revisions</w:t>
      </w:r>
      <w:bookmarkEnd w:id="1"/>
    </w:p>
    <w:p w14:paraId="1BD372DD" w14:textId="77777777"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14:paraId="383D364D" w14:textId="77777777">
        <w:tc>
          <w:tcPr>
            <w:tcW w:w="1908" w:type="dxa"/>
          </w:tcPr>
          <w:p w14:paraId="19EA38C4" w14:textId="77777777"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14:paraId="49907EAF" w14:textId="77777777"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14:paraId="4758E45A" w14:textId="77777777"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14:paraId="24A53C7B" w14:textId="77777777">
        <w:trPr>
          <w:trHeight w:val="851"/>
        </w:trPr>
        <w:tc>
          <w:tcPr>
            <w:tcW w:w="1908" w:type="dxa"/>
            <w:vAlign w:val="center"/>
          </w:tcPr>
          <w:p w14:paraId="1F58E724" w14:textId="77777777" w:rsidR="0086198B" w:rsidRPr="00FB6240" w:rsidRDefault="0086198B" w:rsidP="00FB2B10">
            <w:pPr>
              <w:pStyle w:val="BodyText"/>
              <w:jc w:val="left"/>
              <w:rPr>
                <w:rFonts w:cs="Arial"/>
              </w:rPr>
            </w:pPr>
          </w:p>
        </w:tc>
        <w:tc>
          <w:tcPr>
            <w:tcW w:w="3360" w:type="dxa"/>
            <w:vAlign w:val="center"/>
          </w:tcPr>
          <w:p w14:paraId="30A80847" w14:textId="77777777" w:rsidR="0086198B" w:rsidRPr="00FB6240" w:rsidRDefault="0086198B" w:rsidP="00FB2B10">
            <w:pPr>
              <w:pStyle w:val="BodyText"/>
              <w:jc w:val="left"/>
              <w:rPr>
                <w:rFonts w:cs="Arial"/>
              </w:rPr>
            </w:pPr>
          </w:p>
        </w:tc>
        <w:tc>
          <w:tcPr>
            <w:tcW w:w="4161" w:type="dxa"/>
            <w:vAlign w:val="center"/>
          </w:tcPr>
          <w:p w14:paraId="3952481C" w14:textId="77777777" w:rsidR="0086198B" w:rsidRPr="00FB6240" w:rsidRDefault="0086198B" w:rsidP="00FB2B10">
            <w:pPr>
              <w:pStyle w:val="BodyText"/>
              <w:jc w:val="left"/>
              <w:rPr>
                <w:rFonts w:cs="Arial"/>
              </w:rPr>
            </w:pPr>
          </w:p>
        </w:tc>
      </w:tr>
      <w:tr w:rsidR="0086198B" w:rsidRPr="00CA0162" w14:paraId="3A05CA96" w14:textId="77777777">
        <w:trPr>
          <w:trHeight w:val="851"/>
        </w:trPr>
        <w:tc>
          <w:tcPr>
            <w:tcW w:w="1908" w:type="dxa"/>
            <w:vAlign w:val="center"/>
          </w:tcPr>
          <w:p w14:paraId="720DFA25" w14:textId="77777777" w:rsidR="0086198B" w:rsidRPr="00FB6240" w:rsidRDefault="0086198B" w:rsidP="00FB2B10">
            <w:pPr>
              <w:pStyle w:val="BodyText"/>
              <w:jc w:val="left"/>
              <w:rPr>
                <w:rFonts w:cs="Arial"/>
              </w:rPr>
            </w:pPr>
          </w:p>
        </w:tc>
        <w:tc>
          <w:tcPr>
            <w:tcW w:w="3360" w:type="dxa"/>
            <w:vAlign w:val="center"/>
          </w:tcPr>
          <w:p w14:paraId="1D4257E0" w14:textId="77777777" w:rsidR="0086198B" w:rsidRPr="00FB6240" w:rsidRDefault="0086198B" w:rsidP="00FB2B10">
            <w:pPr>
              <w:pStyle w:val="BodyText"/>
              <w:rPr>
                <w:rFonts w:cs="Arial"/>
              </w:rPr>
            </w:pPr>
          </w:p>
        </w:tc>
        <w:tc>
          <w:tcPr>
            <w:tcW w:w="4161" w:type="dxa"/>
            <w:vAlign w:val="center"/>
          </w:tcPr>
          <w:p w14:paraId="1531FEB9" w14:textId="77777777" w:rsidR="0086198B" w:rsidRPr="00FB6240" w:rsidRDefault="0086198B" w:rsidP="00FB2B10">
            <w:pPr>
              <w:pStyle w:val="BodyText"/>
              <w:rPr>
                <w:rFonts w:cs="Arial"/>
              </w:rPr>
            </w:pPr>
          </w:p>
        </w:tc>
      </w:tr>
      <w:tr w:rsidR="0086198B" w:rsidRPr="00CA0162" w14:paraId="21ABF748" w14:textId="77777777">
        <w:trPr>
          <w:trHeight w:val="851"/>
        </w:trPr>
        <w:tc>
          <w:tcPr>
            <w:tcW w:w="1908" w:type="dxa"/>
            <w:vAlign w:val="center"/>
          </w:tcPr>
          <w:p w14:paraId="0B39ABFF" w14:textId="77777777" w:rsidR="0086198B" w:rsidRPr="00FB6240" w:rsidRDefault="0086198B" w:rsidP="00FB2B10">
            <w:pPr>
              <w:pStyle w:val="BodyText"/>
              <w:rPr>
                <w:rFonts w:cs="Arial"/>
              </w:rPr>
            </w:pPr>
          </w:p>
        </w:tc>
        <w:tc>
          <w:tcPr>
            <w:tcW w:w="3360" w:type="dxa"/>
            <w:vAlign w:val="center"/>
          </w:tcPr>
          <w:p w14:paraId="3E87FE66" w14:textId="77777777" w:rsidR="0086198B" w:rsidRPr="00FB6240" w:rsidRDefault="0086198B" w:rsidP="00FB2B10">
            <w:pPr>
              <w:pStyle w:val="BodyText"/>
              <w:rPr>
                <w:rFonts w:cs="Arial"/>
              </w:rPr>
            </w:pPr>
          </w:p>
        </w:tc>
        <w:tc>
          <w:tcPr>
            <w:tcW w:w="4161" w:type="dxa"/>
            <w:vAlign w:val="center"/>
          </w:tcPr>
          <w:p w14:paraId="023761B4" w14:textId="77777777" w:rsidR="0086198B" w:rsidRPr="00FB6240" w:rsidRDefault="0086198B" w:rsidP="00FB2B10">
            <w:pPr>
              <w:pStyle w:val="BodyText"/>
              <w:rPr>
                <w:rFonts w:cs="Arial"/>
              </w:rPr>
            </w:pPr>
          </w:p>
        </w:tc>
      </w:tr>
      <w:tr w:rsidR="0086198B" w:rsidRPr="00CA0162" w14:paraId="246E226D" w14:textId="77777777">
        <w:trPr>
          <w:trHeight w:val="851"/>
        </w:trPr>
        <w:tc>
          <w:tcPr>
            <w:tcW w:w="1908" w:type="dxa"/>
            <w:vAlign w:val="center"/>
          </w:tcPr>
          <w:p w14:paraId="5D3A442C" w14:textId="77777777" w:rsidR="0086198B" w:rsidRPr="00FB6240" w:rsidRDefault="0086198B" w:rsidP="00FB2B10">
            <w:pPr>
              <w:pStyle w:val="BodyText"/>
              <w:rPr>
                <w:rFonts w:cs="Arial"/>
              </w:rPr>
            </w:pPr>
          </w:p>
        </w:tc>
        <w:tc>
          <w:tcPr>
            <w:tcW w:w="3360" w:type="dxa"/>
            <w:vAlign w:val="center"/>
          </w:tcPr>
          <w:p w14:paraId="1F56339D" w14:textId="77777777" w:rsidR="0086198B" w:rsidRPr="00FB6240" w:rsidRDefault="0086198B" w:rsidP="00FB2B10">
            <w:pPr>
              <w:pStyle w:val="BodyText"/>
              <w:rPr>
                <w:rFonts w:cs="Arial"/>
              </w:rPr>
            </w:pPr>
          </w:p>
        </w:tc>
        <w:tc>
          <w:tcPr>
            <w:tcW w:w="4161" w:type="dxa"/>
            <w:vAlign w:val="center"/>
          </w:tcPr>
          <w:p w14:paraId="4906C987" w14:textId="77777777" w:rsidR="0086198B" w:rsidRPr="00FB6240" w:rsidRDefault="0086198B" w:rsidP="00FB2B10">
            <w:pPr>
              <w:pStyle w:val="BodyText"/>
              <w:rPr>
                <w:rFonts w:cs="Arial"/>
              </w:rPr>
            </w:pPr>
          </w:p>
        </w:tc>
      </w:tr>
      <w:tr w:rsidR="0086198B" w:rsidRPr="00CA0162" w14:paraId="7B814645" w14:textId="77777777">
        <w:trPr>
          <w:trHeight w:val="851"/>
        </w:trPr>
        <w:tc>
          <w:tcPr>
            <w:tcW w:w="1908" w:type="dxa"/>
            <w:vAlign w:val="center"/>
          </w:tcPr>
          <w:p w14:paraId="302B7608" w14:textId="77777777" w:rsidR="0086198B" w:rsidRPr="00FB6240" w:rsidRDefault="0086198B" w:rsidP="00FB2B10">
            <w:pPr>
              <w:pStyle w:val="BodyText"/>
              <w:rPr>
                <w:rFonts w:cs="Arial"/>
              </w:rPr>
            </w:pPr>
          </w:p>
        </w:tc>
        <w:tc>
          <w:tcPr>
            <w:tcW w:w="3360" w:type="dxa"/>
            <w:vAlign w:val="center"/>
          </w:tcPr>
          <w:p w14:paraId="0E5BE0DC" w14:textId="77777777" w:rsidR="0086198B" w:rsidRPr="00FB6240" w:rsidRDefault="0086198B" w:rsidP="00FB2B10">
            <w:pPr>
              <w:pStyle w:val="BodyText"/>
              <w:rPr>
                <w:rFonts w:cs="Arial"/>
              </w:rPr>
            </w:pPr>
          </w:p>
        </w:tc>
        <w:tc>
          <w:tcPr>
            <w:tcW w:w="4161" w:type="dxa"/>
            <w:vAlign w:val="center"/>
          </w:tcPr>
          <w:p w14:paraId="75CE0420" w14:textId="77777777" w:rsidR="0086198B" w:rsidRPr="00FB6240" w:rsidRDefault="0086198B" w:rsidP="00FB2B10">
            <w:pPr>
              <w:pStyle w:val="BodyText"/>
              <w:rPr>
                <w:rFonts w:cs="Arial"/>
              </w:rPr>
            </w:pPr>
          </w:p>
        </w:tc>
      </w:tr>
      <w:tr w:rsidR="0086198B" w:rsidRPr="00CA0162" w14:paraId="65A2CA9A" w14:textId="77777777">
        <w:trPr>
          <w:trHeight w:val="851"/>
        </w:trPr>
        <w:tc>
          <w:tcPr>
            <w:tcW w:w="1908" w:type="dxa"/>
            <w:vAlign w:val="center"/>
          </w:tcPr>
          <w:p w14:paraId="2971AEA4" w14:textId="77777777" w:rsidR="0086198B" w:rsidRPr="00FB6240" w:rsidRDefault="0086198B" w:rsidP="00FB2B10">
            <w:pPr>
              <w:pStyle w:val="BodyText"/>
              <w:rPr>
                <w:rFonts w:cs="Arial"/>
              </w:rPr>
            </w:pPr>
          </w:p>
        </w:tc>
        <w:tc>
          <w:tcPr>
            <w:tcW w:w="3360" w:type="dxa"/>
            <w:vAlign w:val="center"/>
          </w:tcPr>
          <w:p w14:paraId="0945A0E0" w14:textId="77777777" w:rsidR="0086198B" w:rsidRPr="00FB6240" w:rsidRDefault="0086198B" w:rsidP="00FB2B10">
            <w:pPr>
              <w:pStyle w:val="BodyText"/>
              <w:rPr>
                <w:rFonts w:cs="Arial"/>
              </w:rPr>
            </w:pPr>
          </w:p>
        </w:tc>
        <w:tc>
          <w:tcPr>
            <w:tcW w:w="4161" w:type="dxa"/>
            <w:vAlign w:val="center"/>
          </w:tcPr>
          <w:p w14:paraId="4F3955F0" w14:textId="77777777" w:rsidR="0086198B" w:rsidRPr="00FB6240" w:rsidRDefault="0086198B" w:rsidP="00FB2B10">
            <w:pPr>
              <w:pStyle w:val="BodyText"/>
              <w:rPr>
                <w:rFonts w:cs="Arial"/>
              </w:rPr>
            </w:pPr>
          </w:p>
        </w:tc>
      </w:tr>
    </w:tbl>
    <w:p w14:paraId="31435DCC" w14:textId="77777777" w:rsidR="00397F71" w:rsidRDefault="0086198B" w:rsidP="0086198B">
      <w:pPr>
        <w:pStyle w:val="Title"/>
      </w:pPr>
      <w:r w:rsidRPr="00CA0162">
        <w:br w:type="page"/>
      </w:r>
      <w:bookmarkStart w:id="2" w:name="_Toc214267314"/>
      <w:r w:rsidR="00397F71">
        <w:lastRenderedPageBreak/>
        <w:t>Recommendation on</w:t>
      </w:r>
    </w:p>
    <w:p w14:paraId="00722B83" w14:textId="77777777" w:rsidR="0086198B" w:rsidRPr="00CA0162" w:rsidRDefault="004E4DFD" w:rsidP="0086198B">
      <w:pPr>
        <w:pStyle w:val="Title"/>
      </w:pPr>
      <w:r w:rsidRPr="00CA0162">
        <w:t>The Marking of Man-Made Offshore Structures</w:t>
      </w:r>
      <w:bookmarkEnd w:id="2"/>
    </w:p>
    <w:p w14:paraId="36FBF03F" w14:textId="77777777"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14:paraId="7A3C6871" w14:textId="77777777" w:rsidR="0086198B" w:rsidRPr="00CA0162" w:rsidRDefault="0086198B" w:rsidP="0086198B">
      <w:pPr>
        <w:rPr>
          <w:rFonts w:cs="Arial"/>
        </w:rPr>
      </w:pPr>
    </w:p>
    <w:p w14:paraId="7A7FAE42" w14:textId="77777777" w:rsidR="0086198B" w:rsidRPr="00CA0162" w:rsidRDefault="0086198B" w:rsidP="0086198B">
      <w:pPr>
        <w:pStyle w:val="BodyText"/>
        <w:rPr>
          <w:rFonts w:cs="Arial"/>
        </w:rPr>
      </w:pPr>
      <w:r w:rsidRPr="00CA0162">
        <w:rPr>
          <w:rFonts w:cs="Arial"/>
          <w:b/>
          <w:sz w:val="28"/>
        </w:rPr>
        <w:t>THE COUNCIL:</w:t>
      </w:r>
    </w:p>
    <w:p w14:paraId="0F4D19E2" w14:textId="77777777"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14:paraId="1BE6A8FA" w14:textId="77777777" w:rsidR="004E4DFD" w:rsidRPr="00CA0162" w:rsidRDefault="004E4DFD" w:rsidP="004E4DFD">
      <w:pPr>
        <w:pStyle w:val="BodyText"/>
        <w:ind w:left="567"/>
        <w:rPr>
          <w:lang w:eastAsia="fr-FR"/>
        </w:rPr>
      </w:pPr>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
    <w:p w14:paraId="7AED494C"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number and types of man-made structures being built in the maritime environment are increasing.</w:t>
      </w:r>
    </w:p>
    <w:p w14:paraId="7C21D793"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p>
    <w:p w14:paraId="3958230E" w14:textId="77777777" w:rsidR="004E4DFD" w:rsidRPr="00CA0162" w:rsidRDefault="004E4DFD" w:rsidP="00B06D78">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14:paraId="0545A549"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14:paraId="5BE282C9" w14:textId="77777777"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p>
    <w:p w14:paraId="1BC04BBD" w14:textId="77777777" w:rsidR="004E4DFD" w:rsidRDefault="004E4DFD" w:rsidP="00FA16E0">
      <w:pPr>
        <w:pStyle w:val="BodyText"/>
        <w:ind w:left="567"/>
        <w:rPr>
          <w:lang w:eastAsia="fr-FR"/>
        </w:rPr>
      </w:pPr>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
    <w:p w14:paraId="3B2648A8"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b/>
          <w:szCs w:val="22"/>
          <w:lang w:eastAsia="en-GB"/>
        </w:rPr>
        <w:t>NOTING</w:t>
      </w:r>
      <w:r w:rsidRPr="002D2426">
        <w:rPr>
          <w:rFonts w:eastAsia="Calibri" w:cs="Arial"/>
          <w:szCs w:val="22"/>
          <w:lang w:eastAsia="en-GB"/>
        </w:rPr>
        <w:t xml:space="preserve"> that the content of recommendations for marking as outlined in IALA Recommendations:</w:t>
      </w:r>
    </w:p>
    <w:p w14:paraId="46BE3B4F"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O-114 “The Marking of Offshore Structures” Edition 1 May 1998</w:t>
      </w:r>
    </w:p>
    <w:p w14:paraId="0AF61D38"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O-116 “The Marking of Aquaculture Farms” Edition 2 June 2007</w:t>
      </w:r>
    </w:p>
    <w:p w14:paraId="1ECBA6D1"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O-117 “The Marking of Offshore Wind Farms” Edition 2 December 2004</w:t>
      </w:r>
    </w:p>
    <w:p w14:paraId="05CB5F9E"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O-131 “The Marking of Offshore Wave and Tidal Energy Devices” Edition 1 June 2005</w:t>
      </w:r>
    </w:p>
    <w:p w14:paraId="661FF302" w14:textId="77777777" w:rsidR="003B44B2" w:rsidRDefault="00407CB6">
      <w:pPr>
        <w:pStyle w:val="BodyText"/>
        <w:spacing w:after="0"/>
        <w:ind w:left="567"/>
        <w:rPr>
          <w:rFonts w:eastAsia="Calibri" w:cs="Arial"/>
          <w:szCs w:val="22"/>
          <w:lang w:eastAsia="en-GB"/>
        </w:rPr>
      </w:pPr>
      <w:proofErr w:type="gramStart"/>
      <w:r w:rsidRPr="002D2426">
        <w:rPr>
          <w:rFonts w:eastAsia="Calibri" w:cs="Arial"/>
          <w:szCs w:val="22"/>
          <w:lang w:eastAsia="en-GB"/>
        </w:rPr>
        <w:t>Have</w:t>
      </w:r>
      <w:r w:rsidR="00052A54">
        <w:rPr>
          <w:rFonts w:eastAsia="Calibri" w:cs="Arial"/>
          <w:szCs w:val="22"/>
          <w:lang w:eastAsia="en-GB"/>
        </w:rPr>
        <w:t xml:space="preserve"> </w:t>
      </w:r>
      <w:r w:rsidRPr="002D2426">
        <w:rPr>
          <w:rFonts w:eastAsia="Calibri" w:cs="Arial"/>
          <w:szCs w:val="22"/>
          <w:lang w:eastAsia="en-GB"/>
        </w:rPr>
        <w:t>been fully incorpor</w:t>
      </w:r>
      <w:r w:rsidR="00B06D78">
        <w:rPr>
          <w:rFonts w:eastAsia="Calibri" w:cs="Arial"/>
          <w:szCs w:val="22"/>
          <w:lang w:eastAsia="en-GB"/>
        </w:rPr>
        <w:t>ated into O-139 which now supers</w:t>
      </w:r>
      <w:r w:rsidRPr="002D2426">
        <w:rPr>
          <w:rFonts w:eastAsia="Calibri" w:cs="Arial"/>
          <w:szCs w:val="22"/>
          <w:lang w:eastAsia="en-GB"/>
        </w:rPr>
        <w:t>edes the above withdrawn documents</w:t>
      </w:r>
      <w:r w:rsidR="00FA16E0" w:rsidRPr="002D2426">
        <w:rPr>
          <w:rFonts w:eastAsia="Calibri" w:cs="Arial"/>
          <w:szCs w:val="22"/>
          <w:lang w:eastAsia="en-GB"/>
        </w:rPr>
        <w:t>.</w:t>
      </w:r>
      <w:proofErr w:type="gramEnd"/>
    </w:p>
    <w:p w14:paraId="72BA7FEC" w14:textId="77777777" w:rsidR="003B44B2" w:rsidRDefault="003B44B2">
      <w:pPr>
        <w:pStyle w:val="BodyText"/>
        <w:spacing w:after="0"/>
        <w:ind w:left="567"/>
        <w:rPr>
          <w:lang w:eastAsia="fr-FR"/>
        </w:rPr>
      </w:pPr>
    </w:p>
    <w:p w14:paraId="77CA65A9" w14:textId="77777777" w:rsidR="004E4DFD" w:rsidRPr="002D2426"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w:t>
      </w:r>
      <w:r w:rsidR="00FA16E0" w:rsidRPr="002D2426">
        <w:rPr>
          <w:lang w:eastAsia="fr-FR"/>
        </w:rPr>
        <w:t>.</w:t>
      </w:r>
    </w:p>
    <w:p w14:paraId="2AAAF803" w14:textId="77777777" w:rsidR="0086198B" w:rsidRPr="002D2426" w:rsidRDefault="0086198B" w:rsidP="004E4DFD">
      <w:pPr>
        <w:pStyle w:val="BodyText"/>
        <w:ind w:left="567"/>
        <w:rPr>
          <w:lang w:eastAsia="fr-FR"/>
        </w:rPr>
      </w:pPr>
    </w:p>
    <w:p w14:paraId="7BF9490D" w14:textId="77777777" w:rsidR="004E4DFD" w:rsidRPr="00CA0162" w:rsidRDefault="004E4DFD" w:rsidP="004E4DFD">
      <w:pPr>
        <w:pStyle w:val="BodyText"/>
        <w:ind w:left="567"/>
      </w:pPr>
    </w:p>
    <w:p w14:paraId="2574803E" w14:textId="77777777" w:rsidR="004E4DFD" w:rsidRPr="00CA0162" w:rsidRDefault="004E4DFD" w:rsidP="004E4DFD">
      <w:pPr>
        <w:pStyle w:val="BodyText"/>
        <w:ind w:left="567"/>
      </w:pPr>
    </w:p>
    <w:p w14:paraId="0168A291" w14:textId="77777777" w:rsidR="0086198B" w:rsidRPr="00CA0162" w:rsidRDefault="0086198B" w:rsidP="0086198B">
      <w:pPr>
        <w:ind w:right="368"/>
        <w:jc w:val="center"/>
        <w:rPr>
          <w:rFonts w:cs="Arial"/>
        </w:rPr>
      </w:pPr>
      <w:r w:rsidRPr="00CA0162">
        <w:rPr>
          <w:rFonts w:cs="Arial"/>
        </w:rPr>
        <w:t>*    *    *</w:t>
      </w:r>
    </w:p>
    <w:p w14:paraId="26315890" w14:textId="77777777" w:rsidR="0086198B" w:rsidRPr="00CA0162" w:rsidRDefault="0086198B" w:rsidP="0086198B">
      <w:pPr>
        <w:pStyle w:val="Title"/>
      </w:pPr>
      <w:r w:rsidRPr="00CA0162">
        <w:br w:type="page"/>
      </w:r>
      <w:bookmarkStart w:id="3" w:name="_Toc214267315"/>
      <w:r w:rsidRPr="00CA0162">
        <w:lastRenderedPageBreak/>
        <w:t>Table of Contents</w:t>
      </w:r>
      <w:bookmarkEnd w:id="3"/>
    </w:p>
    <w:p w14:paraId="4E1F5585" w14:textId="77777777" w:rsidR="00CA0162" w:rsidRDefault="008C0E63" w:rsidP="002C38B8">
      <w:pPr>
        <w:pStyle w:val="TOC5"/>
        <w:rPr>
          <w:rFonts w:ascii="Calibri" w:hAnsi="Calibri"/>
          <w:b w:val="0"/>
          <w:szCs w:val="22"/>
          <w:lang w:eastAsia="en-GB"/>
        </w:rPr>
      </w:pPr>
      <w:r w:rsidRPr="00CA0162">
        <w:fldChar w:fldCharType="begin"/>
      </w:r>
      <w:r w:rsidR="00B933AD" w:rsidRPr="00CA0162">
        <w:instrText xml:space="preserve"> TOC \h \z \t "Heading 1,1,Heading 2,2,Heading 3,3,Title,5,Appendix,4,Subtitle,6" </w:instrText>
      </w:r>
      <w:r w:rsidRPr="00CA0162">
        <w:fldChar w:fldCharType="separate"/>
      </w:r>
      <w:hyperlink w:anchor="_Toc214267313" w:history="1">
        <w:r w:rsidR="00CA0162" w:rsidRPr="00D65D8E">
          <w:rPr>
            <w:rStyle w:val="Hyperlink"/>
          </w:rPr>
          <w:t>Document Revisions</w:t>
        </w:r>
        <w:r w:rsidR="00CA0162">
          <w:rPr>
            <w:webHidden/>
          </w:rPr>
          <w:tab/>
        </w:r>
        <w:r>
          <w:rPr>
            <w:webHidden/>
          </w:rPr>
          <w:fldChar w:fldCharType="begin"/>
        </w:r>
        <w:r w:rsidR="00CA0162">
          <w:rPr>
            <w:webHidden/>
          </w:rPr>
          <w:instrText xml:space="preserve"> PAGEREF _Toc214267313 \h </w:instrText>
        </w:r>
        <w:r>
          <w:rPr>
            <w:webHidden/>
          </w:rPr>
        </w:r>
        <w:r>
          <w:rPr>
            <w:webHidden/>
          </w:rPr>
          <w:fldChar w:fldCharType="separate"/>
        </w:r>
        <w:r w:rsidR="008D7564">
          <w:rPr>
            <w:webHidden/>
          </w:rPr>
          <w:t>2</w:t>
        </w:r>
        <w:r>
          <w:rPr>
            <w:webHidden/>
          </w:rPr>
          <w:fldChar w:fldCharType="end"/>
        </w:r>
      </w:hyperlink>
    </w:p>
    <w:p w14:paraId="2320A00E" w14:textId="77777777" w:rsidR="00CA0162" w:rsidRDefault="006B61FC">
      <w:pPr>
        <w:pStyle w:val="TOC5"/>
        <w:rPr>
          <w:rFonts w:ascii="Calibri" w:hAnsi="Calibri"/>
          <w:b w:val="0"/>
          <w:szCs w:val="22"/>
          <w:lang w:eastAsia="en-GB"/>
        </w:rPr>
      </w:pPr>
      <w:hyperlink w:anchor="_Toc214267314" w:history="1">
        <w:r w:rsidR="00CA0162" w:rsidRPr="00D65D8E">
          <w:rPr>
            <w:rStyle w:val="Hyperlink"/>
          </w:rPr>
          <w:t>Recommendation on The Marking of Man-Made Offshore Structures</w:t>
        </w:r>
        <w:r w:rsidR="00CA0162">
          <w:rPr>
            <w:webHidden/>
          </w:rPr>
          <w:tab/>
        </w:r>
        <w:r w:rsidR="008C0E63">
          <w:rPr>
            <w:webHidden/>
          </w:rPr>
          <w:fldChar w:fldCharType="begin"/>
        </w:r>
        <w:r w:rsidR="00CA0162">
          <w:rPr>
            <w:webHidden/>
          </w:rPr>
          <w:instrText xml:space="preserve"> PAGEREF _Toc214267314 \h </w:instrText>
        </w:r>
        <w:r w:rsidR="008C0E63">
          <w:rPr>
            <w:webHidden/>
          </w:rPr>
        </w:r>
        <w:r w:rsidR="008C0E63">
          <w:rPr>
            <w:webHidden/>
          </w:rPr>
          <w:fldChar w:fldCharType="separate"/>
        </w:r>
        <w:r w:rsidR="008D7564">
          <w:rPr>
            <w:webHidden/>
          </w:rPr>
          <w:t>3</w:t>
        </w:r>
        <w:r w:rsidR="008C0E63">
          <w:rPr>
            <w:webHidden/>
          </w:rPr>
          <w:fldChar w:fldCharType="end"/>
        </w:r>
      </w:hyperlink>
    </w:p>
    <w:p w14:paraId="35A8F4E1" w14:textId="77777777" w:rsidR="00CA0162" w:rsidRDefault="006B61FC">
      <w:pPr>
        <w:pStyle w:val="TOC5"/>
        <w:rPr>
          <w:rFonts w:ascii="Calibri" w:hAnsi="Calibri"/>
          <w:b w:val="0"/>
          <w:szCs w:val="22"/>
          <w:lang w:eastAsia="en-GB"/>
        </w:rPr>
      </w:pPr>
      <w:hyperlink w:anchor="_Toc214267315" w:history="1">
        <w:r w:rsidR="00CA0162" w:rsidRPr="00D65D8E">
          <w:rPr>
            <w:rStyle w:val="Hyperlink"/>
          </w:rPr>
          <w:t>Table of Contents</w:t>
        </w:r>
        <w:r w:rsidR="00CA0162">
          <w:rPr>
            <w:webHidden/>
          </w:rPr>
          <w:tab/>
        </w:r>
        <w:r w:rsidR="008C0E63">
          <w:rPr>
            <w:webHidden/>
          </w:rPr>
          <w:fldChar w:fldCharType="begin"/>
        </w:r>
        <w:r w:rsidR="00CA0162">
          <w:rPr>
            <w:webHidden/>
          </w:rPr>
          <w:instrText xml:space="preserve"> PAGEREF _Toc214267315 \h </w:instrText>
        </w:r>
        <w:r w:rsidR="008C0E63">
          <w:rPr>
            <w:webHidden/>
          </w:rPr>
        </w:r>
        <w:r w:rsidR="008C0E63">
          <w:rPr>
            <w:webHidden/>
          </w:rPr>
          <w:fldChar w:fldCharType="separate"/>
        </w:r>
        <w:r w:rsidR="008D7564">
          <w:rPr>
            <w:webHidden/>
          </w:rPr>
          <w:t>5</w:t>
        </w:r>
        <w:r w:rsidR="008C0E63">
          <w:rPr>
            <w:webHidden/>
          </w:rPr>
          <w:fldChar w:fldCharType="end"/>
        </w:r>
      </w:hyperlink>
    </w:p>
    <w:p w14:paraId="2DC733A1" w14:textId="77777777" w:rsidR="00CA0162" w:rsidRDefault="006B61FC">
      <w:pPr>
        <w:pStyle w:val="TOC5"/>
        <w:rPr>
          <w:rFonts w:ascii="Calibri" w:hAnsi="Calibri"/>
          <w:b w:val="0"/>
          <w:szCs w:val="22"/>
          <w:lang w:eastAsia="en-GB"/>
        </w:rPr>
      </w:pPr>
      <w:hyperlink w:anchor="_Toc214267316" w:history="1">
        <w:r w:rsidR="00CA0162" w:rsidRPr="00D65D8E">
          <w:rPr>
            <w:rStyle w:val="Hyperlink"/>
          </w:rPr>
          <w:t>Index of Figures</w:t>
        </w:r>
        <w:r w:rsidR="00CA0162">
          <w:rPr>
            <w:webHidden/>
          </w:rPr>
          <w:tab/>
        </w:r>
        <w:r w:rsidR="008C0E63">
          <w:rPr>
            <w:webHidden/>
          </w:rPr>
          <w:fldChar w:fldCharType="begin"/>
        </w:r>
        <w:r w:rsidR="00CA0162">
          <w:rPr>
            <w:webHidden/>
          </w:rPr>
          <w:instrText xml:space="preserve"> PAGEREF _Toc214267316 \h </w:instrText>
        </w:r>
        <w:r w:rsidR="008C0E63">
          <w:rPr>
            <w:webHidden/>
          </w:rPr>
        </w:r>
        <w:r w:rsidR="008C0E63">
          <w:rPr>
            <w:webHidden/>
          </w:rPr>
          <w:fldChar w:fldCharType="separate"/>
        </w:r>
        <w:r w:rsidR="008D7564">
          <w:rPr>
            <w:webHidden/>
          </w:rPr>
          <w:t>6</w:t>
        </w:r>
        <w:r w:rsidR="008C0E63">
          <w:rPr>
            <w:webHidden/>
          </w:rPr>
          <w:fldChar w:fldCharType="end"/>
        </w:r>
      </w:hyperlink>
    </w:p>
    <w:p w14:paraId="4E1483CD" w14:textId="77777777" w:rsidR="00CA0162" w:rsidRDefault="006B61FC">
      <w:pPr>
        <w:pStyle w:val="TOC5"/>
        <w:rPr>
          <w:rFonts w:ascii="Calibri" w:hAnsi="Calibri"/>
          <w:b w:val="0"/>
          <w:szCs w:val="22"/>
          <w:lang w:eastAsia="en-GB"/>
        </w:rPr>
      </w:pPr>
      <w:hyperlink w:anchor="_Toc214267317" w:history="1">
        <w:r w:rsidR="00CA0162" w:rsidRPr="00D65D8E">
          <w:rPr>
            <w:rStyle w:val="Hyperlink"/>
          </w:rPr>
          <w:t>Annex</w:t>
        </w:r>
        <w:r w:rsidR="00CA0162">
          <w:rPr>
            <w:webHidden/>
          </w:rPr>
          <w:tab/>
        </w:r>
        <w:r w:rsidR="008C0E63">
          <w:rPr>
            <w:webHidden/>
          </w:rPr>
          <w:fldChar w:fldCharType="begin"/>
        </w:r>
        <w:r w:rsidR="00CA0162">
          <w:rPr>
            <w:webHidden/>
          </w:rPr>
          <w:instrText xml:space="preserve"> PAGEREF _Toc214267317 \h </w:instrText>
        </w:r>
        <w:r w:rsidR="008C0E63">
          <w:rPr>
            <w:webHidden/>
          </w:rPr>
        </w:r>
        <w:r w:rsidR="008C0E63">
          <w:rPr>
            <w:webHidden/>
          </w:rPr>
          <w:fldChar w:fldCharType="separate"/>
        </w:r>
        <w:r w:rsidR="008D7564">
          <w:rPr>
            <w:webHidden/>
          </w:rPr>
          <w:t>8</w:t>
        </w:r>
        <w:r w:rsidR="008C0E63">
          <w:rPr>
            <w:webHidden/>
          </w:rPr>
          <w:fldChar w:fldCharType="end"/>
        </w:r>
      </w:hyperlink>
    </w:p>
    <w:p w14:paraId="041120EC" w14:textId="77777777" w:rsidR="00CA0162" w:rsidRDefault="006B61FC">
      <w:pPr>
        <w:pStyle w:val="TOC1"/>
        <w:rPr>
          <w:rFonts w:ascii="Calibri" w:hAnsi="Calibri" w:cs="Times New Roman"/>
          <w:b w:val="0"/>
          <w:bCs w:val="0"/>
          <w:caps w:val="0"/>
          <w:noProof/>
          <w:szCs w:val="22"/>
          <w:lang w:eastAsia="en-GB"/>
        </w:rPr>
      </w:pPr>
      <w:hyperlink w:anchor="_Toc214267318" w:history="1">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INTRODUCTION</w:t>
        </w:r>
        <w:r w:rsidR="00CA0162">
          <w:rPr>
            <w:noProof/>
            <w:webHidden/>
          </w:rPr>
          <w:tab/>
        </w:r>
        <w:r w:rsidR="008C0E63">
          <w:rPr>
            <w:noProof/>
            <w:webHidden/>
          </w:rPr>
          <w:fldChar w:fldCharType="begin"/>
        </w:r>
        <w:r w:rsidR="00CA0162">
          <w:rPr>
            <w:noProof/>
            <w:webHidden/>
          </w:rPr>
          <w:instrText xml:space="preserve"> PAGEREF _Toc214267318 \h </w:instrText>
        </w:r>
        <w:r w:rsidR="008C0E63">
          <w:rPr>
            <w:noProof/>
            <w:webHidden/>
          </w:rPr>
        </w:r>
        <w:r w:rsidR="008C0E63">
          <w:rPr>
            <w:noProof/>
            <w:webHidden/>
          </w:rPr>
          <w:fldChar w:fldCharType="separate"/>
        </w:r>
        <w:r w:rsidR="008D7564">
          <w:rPr>
            <w:noProof/>
            <w:webHidden/>
          </w:rPr>
          <w:t>8</w:t>
        </w:r>
        <w:r w:rsidR="008C0E63">
          <w:rPr>
            <w:noProof/>
            <w:webHidden/>
          </w:rPr>
          <w:fldChar w:fldCharType="end"/>
        </w:r>
      </w:hyperlink>
    </w:p>
    <w:p w14:paraId="2028C239" w14:textId="77777777" w:rsidR="00CA0162" w:rsidRDefault="006B61FC">
      <w:pPr>
        <w:pStyle w:val="TOC2"/>
        <w:rPr>
          <w:rFonts w:ascii="Calibri" w:hAnsi="Calibri" w:cs="Times New Roman"/>
        </w:rPr>
      </w:pPr>
      <w:hyperlink w:anchor="_Toc214267319" w:history="1">
        <w:r w:rsidR="00CA0162" w:rsidRPr="00D65D8E">
          <w:rPr>
            <w:rStyle w:val="Hyperlink"/>
          </w:rPr>
          <w:t>1.1</w:t>
        </w:r>
        <w:r w:rsidR="00CA0162">
          <w:rPr>
            <w:rFonts w:ascii="Calibri" w:hAnsi="Calibri" w:cs="Times New Roman"/>
          </w:rPr>
          <w:tab/>
        </w:r>
        <w:r w:rsidR="00CA0162" w:rsidRPr="00D65D8E">
          <w:rPr>
            <w:rStyle w:val="Hyperlink"/>
          </w:rPr>
          <w:t>Scope</w:t>
        </w:r>
        <w:r w:rsidR="00CA0162">
          <w:rPr>
            <w:webHidden/>
          </w:rPr>
          <w:tab/>
        </w:r>
        <w:r w:rsidR="008C0E63">
          <w:rPr>
            <w:webHidden/>
          </w:rPr>
          <w:fldChar w:fldCharType="begin"/>
        </w:r>
        <w:r w:rsidR="00CA0162">
          <w:rPr>
            <w:webHidden/>
          </w:rPr>
          <w:instrText xml:space="preserve"> PAGEREF _Toc214267319 \h </w:instrText>
        </w:r>
        <w:r w:rsidR="008C0E63">
          <w:rPr>
            <w:webHidden/>
          </w:rPr>
        </w:r>
        <w:r w:rsidR="008C0E63">
          <w:rPr>
            <w:webHidden/>
          </w:rPr>
          <w:fldChar w:fldCharType="separate"/>
        </w:r>
        <w:r w:rsidR="008D7564">
          <w:rPr>
            <w:webHidden/>
          </w:rPr>
          <w:t>8</w:t>
        </w:r>
        <w:r w:rsidR="008C0E63">
          <w:rPr>
            <w:webHidden/>
          </w:rPr>
          <w:fldChar w:fldCharType="end"/>
        </w:r>
      </w:hyperlink>
    </w:p>
    <w:p w14:paraId="56AFB8EE" w14:textId="77777777" w:rsidR="00CA0162" w:rsidRDefault="006B61FC">
      <w:pPr>
        <w:pStyle w:val="TOC2"/>
        <w:rPr>
          <w:rFonts w:ascii="Calibri" w:hAnsi="Calibri" w:cs="Times New Roman"/>
        </w:rPr>
      </w:pPr>
      <w:hyperlink w:anchor="_Toc214267320" w:history="1">
        <w:r w:rsidR="00CA0162" w:rsidRPr="00D65D8E">
          <w:rPr>
            <w:rStyle w:val="Hyperlink"/>
          </w:rPr>
          <w:t>1.2</w:t>
        </w:r>
        <w:r w:rsidR="00CA0162">
          <w:rPr>
            <w:rFonts w:ascii="Calibri" w:hAnsi="Calibri" w:cs="Times New Roman"/>
          </w:rPr>
          <w:tab/>
        </w:r>
        <w:r w:rsidR="00CA0162" w:rsidRPr="00D65D8E">
          <w:rPr>
            <w:rStyle w:val="Hyperlink"/>
          </w:rPr>
          <w:t>Field of Application</w:t>
        </w:r>
        <w:r w:rsidR="00CA0162">
          <w:rPr>
            <w:webHidden/>
          </w:rPr>
          <w:tab/>
        </w:r>
        <w:r w:rsidR="008C0E63">
          <w:rPr>
            <w:webHidden/>
          </w:rPr>
          <w:fldChar w:fldCharType="begin"/>
        </w:r>
        <w:r w:rsidR="00CA0162">
          <w:rPr>
            <w:webHidden/>
          </w:rPr>
          <w:instrText xml:space="preserve"> PAGEREF _Toc214267320 \h </w:instrText>
        </w:r>
        <w:r w:rsidR="008C0E63">
          <w:rPr>
            <w:webHidden/>
          </w:rPr>
        </w:r>
        <w:r w:rsidR="008C0E63">
          <w:rPr>
            <w:webHidden/>
          </w:rPr>
          <w:fldChar w:fldCharType="separate"/>
        </w:r>
        <w:r w:rsidR="008D7564">
          <w:rPr>
            <w:webHidden/>
          </w:rPr>
          <w:t>8</w:t>
        </w:r>
        <w:r w:rsidR="008C0E63">
          <w:rPr>
            <w:webHidden/>
          </w:rPr>
          <w:fldChar w:fldCharType="end"/>
        </w:r>
      </w:hyperlink>
    </w:p>
    <w:p w14:paraId="2E567374" w14:textId="77777777" w:rsidR="00CA0162" w:rsidRDefault="006B61FC">
      <w:pPr>
        <w:pStyle w:val="TOC2"/>
        <w:rPr>
          <w:rFonts w:ascii="Calibri" w:hAnsi="Calibri" w:cs="Times New Roman"/>
        </w:rPr>
      </w:pPr>
      <w:hyperlink w:anchor="_Toc214267321" w:history="1">
        <w:r w:rsidR="00CA0162" w:rsidRPr="00D65D8E">
          <w:rPr>
            <w:rStyle w:val="Hyperlink"/>
          </w:rPr>
          <w:t>1.3</w:t>
        </w:r>
        <w:r w:rsidR="00CA0162">
          <w:rPr>
            <w:rFonts w:ascii="Calibri" w:hAnsi="Calibri" w:cs="Times New Roman"/>
          </w:rPr>
          <w:tab/>
        </w:r>
        <w:r w:rsidR="00CA0162" w:rsidRPr="00D65D8E">
          <w:rPr>
            <w:rStyle w:val="Hyperlink"/>
          </w:rPr>
          <w:t>Information</w:t>
        </w:r>
        <w:r w:rsidR="00CA0162">
          <w:rPr>
            <w:webHidden/>
          </w:rPr>
          <w:tab/>
        </w:r>
        <w:r w:rsidR="008C0E63">
          <w:rPr>
            <w:webHidden/>
          </w:rPr>
          <w:fldChar w:fldCharType="begin"/>
        </w:r>
        <w:r w:rsidR="00CA0162">
          <w:rPr>
            <w:webHidden/>
          </w:rPr>
          <w:instrText xml:space="preserve"> PAGEREF _Toc214267321 \h </w:instrText>
        </w:r>
        <w:r w:rsidR="008C0E63">
          <w:rPr>
            <w:webHidden/>
          </w:rPr>
        </w:r>
        <w:r w:rsidR="008C0E63">
          <w:rPr>
            <w:webHidden/>
          </w:rPr>
          <w:fldChar w:fldCharType="separate"/>
        </w:r>
        <w:r w:rsidR="008D7564">
          <w:rPr>
            <w:webHidden/>
          </w:rPr>
          <w:t>8</w:t>
        </w:r>
        <w:r w:rsidR="008C0E63">
          <w:rPr>
            <w:webHidden/>
          </w:rPr>
          <w:fldChar w:fldCharType="end"/>
        </w:r>
      </w:hyperlink>
    </w:p>
    <w:p w14:paraId="4597FFAF" w14:textId="77777777" w:rsidR="00CA0162" w:rsidRDefault="006B61FC">
      <w:pPr>
        <w:pStyle w:val="TOC1"/>
        <w:rPr>
          <w:rFonts w:ascii="Calibri" w:hAnsi="Calibri" w:cs="Times New Roman"/>
          <w:b w:val="0"/>
          <w:bCs w:val="0"/>
          <w:caps w:val="0"/>
          <w:noProof/>
          <w:szCs w:val="22"/>
          <w:lang w:eastAsia="en-GB"/>
        </w:rPr>
      </w:pPr>
      <w:hyperlink w:anchor="_Toc214267322" w:history="1">
        <w:r w:rsidR="00CA0162" w:rsidRPr="00D65D8E">
          <w:rPr>
            <w:rStyle w:val="Hyperlink"/>
            <w:noProof/>
          </w:rPr>
          <w:t>2</w:t>
        </w:r>
        <w:r w:rsidR="00CA0162">
          <w:rPr>
            <w:rFonts w:ascii="Calibri" w:hAnsi="Calibri" w:cs="Times New Roman"/>
            <w:b w:val="0"/>
            <w:bCs w:val="0"/>
            <w:caps w:val="0"/>
            <w:noProof/>
            <w:szCs w:val="22"/>
            <w:lang w:eastAsia="en-GB"/>
          </w:rPr>
          <w:tab/>
        </w:r>
        <w:r w:rsidR="00CA0162" w:rsidRPr="00D65D8E">
          <w:rPr>
            <w:rStyle w:val="Hyperlink"/>
            <w:noProof/>
          </w:rPr>
          <w:t>marking of offshore STRUCTURES</w:t>
        </w:r>
        <w:r w:rsidR="00CA0162">
          <w:rPr>
            <w:noProof/>
            <w:webHidden/>
          </w:rPr>
          <w:tab/>
        </w:r>
        <w:r w:rsidR="008C0E63">
          <w:rPr>
            <w:noProof/>
            <w:webHidden/>
          </w:rPr>
          <w:fldChar w:fldCharType="begin"/>
        </w:r>
        <w:r w:rsidR="00CA0162">
          <w:rPr>
            <w:noProof/>
            <w:webHidden/>
          </w:rPr>
          <w:instrText xml:space="preserve"> PAGEREF _Toc214267322 \h </w:instrText>
        </w:r>
        <w:r w:rsidR="008C0E63">
          <w:rPr>
            <w:noProof/>
            <w:webHidden/>
          </w:rPr>
        </w:r>
        <w:r w:rsidR="008C0E63">
          <w:rPr>
            <w:noProof/>
            <w:webHidden/>
          </w:rPr>
          <w:fldChar w:fldCharType="separate"/>
        </w:r>
        <w:r w:rsidR="008D7564">
          <w:rPr>
            <w:noProof/>
            <w:webHidden/>
          </w:rPr>
          <w:t>9</w:t>
        </w:r>
        <w:r w:rsidR="008C0E63">
          <w:rPr>
            <w:noProof/>
            <w:webHidden/>
          </w:rPr>
          <w:fldChar w:fldCharType="end"/>
        </w:r>
      </w:hyperlink>
    </w:p>
    <w:p w14:paraId="7338AE8B" w14:textId="77777777" w:rsidR="00CA0162" w:rsidRDefault="006B61FC">
      <w:pPr>
        <w:pStyle w:val="TOC2"/>
        <w:rPr>
          <w:rFonts w:ascii="Calibri" w:hAnsi="Calibri" w:cs="Times New Roman"/>
        </w:rPr>
      </w:pPr>
      <w:hyperlink w:anchor="_Toc214267323" w:history="1">
        <w:r w:rsidR="00CA0162" w:rsidRPr="00D65D8E">
          <w:rPr>
            <w:rStyle w:val="Hyperlink"/>
          </w:rPr>
          <w:t>2.1</w:t>
        </w:r>
        <w:r w:rsidR="00CA0162">
          <w:rPr>
            <w:rFonts w:ascii="Calibri" w:hAnsi="Calibri" w:cs="Times New Roman"/>
          </w:rPr>
          <w:tab/>
        </w:r>
        <w:r w:rsidR="00CA0162" w:rsidRPr="00D65D8E">
          <w:rPr>
            <w:rStyle w:val="Hyperlink"/>
          </w:rPr>
          <w:t>MARKING OF OFFSHORE STRUCTURES IN GENERAL</w:t>
        </w:r>
        <w:r w:rsidR="00CA0162">
          <w:rPr>
            <w:webHidden/>
          </w:rPr>
          <w:tab/>
        </w:r>
        <w:r w:rsidR="008C0E63">
          <w:rPr>
            <w:webHidden/>
          </w:rPr>
          <w:fldChar w:fldCharType="begin"/>
        </w:r>
        <w:r w:rsidR="00CA0162">
          <w:rPr>
            <w:webHidden/>
          </w:rPr>
          <w:instrText xml:space="preserve"> PAGEREF _Toc214267323 \h </w:instrText>
        </w:r>
        <w:r w:rsidR="008C0E63">
          <w:rPr>
            <w:webHidden/>
          </w:rPr>
        </w:r>
        <w:r w:rsidR="008C0E63">
          <w:rPr>
            <w:webHidden/>
          </w:rPr>
          <w:fldChar w:fldCharType="separate"/>
        </w:r>
        <w:r w:rsidR="008D7564">
          <w:rPr>
            <w:webHidden/>
          </w:rPr>
          <w:t>10</w:t>
        </w:r>
        <w:r w:rsidR="008C0E63">
          <w:rPr>
            <w:webHidden/>
          </w:rPr>
          <w:fldChar w:fldCharType="end"/>
        </w:r>
      </w:hyperlink>
    </w:p>
    <w:p w14:paraId="608CFFC2" w14:textId="77777777" w:rsidR="00CA0162" w:rsidRDefault="006B61FC">
      <w:pPr>
        <w:pStyle w:val="TOC3"/>
        <w:rPr>
          <w:rFonts w:ascii="Calibri" w:hAnsi="Calibri"/>
          <w:noProof/>
          <w:sz w:val="22"/>
          <w:szCs w:val="22"/>
          <w:lang w:eastAsia="en-GB"/>
        </w:rPr>
      </w:pPr>
      <w:hyperlink w:anchor="_Toc214267324" w:history="1">
        <w:r w:rsidR="00CA0162" w:rsidRPr="00D65D8E">
          <w:rPr>
            <w:rStyle w:val="Hyperlink"/>
            <w:noProof/>
          </w:rPr>
          <w:t>2.1.1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_Toc214267324 \h </w:instrText>
        </w:r>
        <w:r w:rsidR="008C0E63">
          <w:rPr>
            <w:noProof/>
            <w:webHidden/>
          </w:rPr>
        </w:r>
        <w:r w:rsidR="008C0E63">
          <w:rPr>
            <w:noProof/>
            <w:webHidden/>
          </w:rPr>
          <w:fldChar w:fldCharType="separate"/>
        </w:r>
        <w:r w:rsidR="008D7564">
          <w:rPr>
            <w:noProof/>
            <w:webHidden/>
          </w:rPr>
          <w:t>10</w:t>
        </w:r>
        <w:r w:rsidR="008C0E63">
          <w:rPr>
            <w:noProof/>
            <w:webHidden/>
          </w:rPr>
          <w:fldChar w:fldCharType="end"/>
        </w:r>
      </w:hyperlink>
    </w:p>
    <w:p w14:paraId="1C3C99A8" w14:textId="77777777" w:rsidR="00CA0162" w:rsidRDefault="006B61FC">
      <w:pPr>
        <w:pStyle w:val="TOC3"/>
        <w:rPr>
          <w:rFonts w:ascii="Calibri" w:hAnsi="Calibri"/>
          <w:noProof/>
          <w:sz w:val="22"/>
          <w:szCs w:val="22"/>
          <w:lang w:eastAsia="en-GB"/>
        </w:rPr>
      </w:pPr>
      <w:hyperlink w:anchor="_Toc214267325" w:history="1">
        <w:r w:rsidR="00CA0162" w:rsidRPr="00D65D8E">
          <w:rPr>
            <w:rStyle w:val="Hyperlink"/>
            <w:noProof/>
          </w:rPr>
          <w:t>2.1.2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sidR="008C0E63">
          <w:rPr>
            <w:noProof/>
            <w:webHidden/>
          </w:rPr>
          <w:fldChar w:fldCharType="begin"/>
        </w:r>
        <w:r w:rsidR="00CA0162">
          <w:rPr>
            <w:noProof/>
            <w:webHidden/>
          </w:rPr>
          <w:instrText xml:space="preserve"> PAGEREF _Toc214267325 \h </w:instrText>
        </w:r>
        <w:r w:rsidR="008C0E63">
          <w:rPr>
            <w:noProof/>
            <w:webHidden/>
          </w:rPr>
        </w:r>
        <w:r w:rsidR="008C0E63">
          <w:rPr>
            <w:noProof/>
            <w:webHidden/>
          </w:rPr>
          <w:fldChar w:fldCharType="separate"/>
        </w:r>
        <w:r w:rsidR="008D7564">
          <w:rPr>
            <w:noProof/>
            <w:webHidden/>
          </w:rPr>
          <w:t>11</w:t>
        </w:r>
        <w:r w:rsidR="008C0E63">
          <w:rPr>
            <w:noProof/>
            <w:webHidden/>
          </w:rPr>
          <w:fldChar w:fldCharType="end"/>
        </w:r>
      </w:hyperlink>
    </w:p>
    <w:p w14:paraId="5BDF9640" w14:textId="77777777" w:rsidR="00CA0162" w:rsidRDefault="006B61FC">
      <w:pPr>
        <w:pStyle w:val="TOC3"/>
        <w:rPr>
          <w:rFonts w:ascii="Calibri" w:hAnsi="Calibri"/>
          <w:noProof/>
          <w:sz w:val="22"/>
          <w:szCs w:val="22"/>
          <w:lang w:eastAsia="en-GB"/>
        </w:rPr>
      </w:pPr>
      <w:hyperlink w:anchor="_Toc214267326" w:history="1">
        <w:r w:rsidR="00CA0162" w:rsidRPr="00D65D8E">
          <w:rPr>
            <w:rStyle w:val="Hyperlink"/>
            <w:noProof/>
          </w:rPr>
          <w:t>2.1.3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sidR="008C0E63">
          <w:rPr>
            <w:noProof/>
            <w:webHidden/>
          </w:rPr>
          <w:fldChar w:fldCharType="begin"/>
        </w:r>
        <w:r w:rsidR="00CA0162">
          <w:rPr>
            <w:noProof/>
            <w:webHidden/>
          </w:rPr>
          <w:instrText xml:space="preserve"> PAGEREF _Toc214267326 \h </w:instrText>
        </w:r>
        <w:r w:rsidR="008C0E63">
          <w:rPr>
            <w:noProof/>
            <w:webHidden/>
          </w:rPr>
        </w:r>
        <w:r w:rsidR="008C0E63">
          <w:rPr>
            <w:noProof/>
            <w:webHidden/>
          </w:rPr>
          <w:fldChar w:fldCharType="separate"/>
        </w:r>
        <w:r w:rsidR="008D7564">
          <w:rPr>
            <w:noProof/>
            <w:webHidden/>
          </w:rPr>
          <w:t>11</w:t>
        </w:r>
        <w:r w:rsidR="008C0E63">
          <w:rPr>
            <w:noProof/>
            <w:webHidden/>
          </w:rPr>
          <w:fldChar w:fldCharType="end"/>
        </w:r>
      </w:hyperlink>
    </w:p>
    <w:p w14:paraId="2B93F562" w14:textId="77777777" w:rsidR="00CA0162" w:rsidRDefault="006B61FC">
      <w:pPr>
        <w:pStyle w:val="TOC3"/>
        <w:rPr>
          <w:rFonts w:ascii="Calibri" w:hAnsi="Calibri"/>
          <w:noProof/>
          <w:sz w:val="22"/>
          <w:szCs w:val="22"/>
          <w:lang w:eastAsia="en-GB"/>
        </w:rPr>
      </w:pPr>
      <w:hyperlink w:anchor="_Toc214267327" w:history="1">
        <w:r w:rsidR="00CA0162" w:rsidRPr="00D65D8E">
          <w:rPr>
            <w:rStyle w:val="Hyperlink"/>
            <w:noProof/>
          </w:rPr>
          <w:t>2.1.4</w:t>
        </w:r>
        <w:r w:rsidR="00CA0162">
          <w:rPr>
            <w:rFonts w:ascii="Calibri" w:hAnsi="Calibri"/>
            <w:noProof/>
            <w:sz w:val="22"/>
            <w:szCs w:val="22"/>
            <w:lang w:eastAsia="en-GB"/>
          </w:rPr>
          <w:tab/>
        </w:r>
        <w:r w:rsidR="00CA0162" w:rsidRPr="00D65D8E">
          <w:rPr>
            <w:rStyle w:val="Hyperlink"/>
            <w:noProof/>
          </w:rPr>
          <w:t>Additional marking</w:t>
        </w:r>
        <w:r w:rsidR="00CA0162">
          <w:rPr>
            <w:noProof/>
            <w:webHidden/>
          </w:rPr>
          <w:tab/>
        </w:r>
        <w:r w:rsidR="008C0E63">
          <w:rPr>
            <w:noProof/>
            <w:webHidden/>
          </w:rPr>
          <w:fldChar w:fldCharType="begin"/>
        </w:r>
        <w:r w:rsidR="00CA0162">
          <w:rPr>
            <w:noProof/>
            <w:webHidden/>
          </w:rPr>
          <w:instrText xml:space="preserve"> PAGEREF _Toc214267327 \h </w:instrText>
        </w:r>
        <w:r w:rsidR="008C0E63">
          <w:rPr>
            <w:noProof/>
            <w:webHidden/>
          </w:rPr>
        </w:r>
        <w:r w:rsidR="008C0E63">
          <w:rPr>
            <w:noProof/>
            <w:webHidden/>
          </w:rPr>
          <w:fldChar w:fldCharType="separate"/>
        </w:r>
        <w:r w:rsidR="008D7564">
          <w:rPr>
            <w:noProof/>
            <w:webHidden/>
          </w:rPr>
          <w:t>12</w:t>
        </w:r>
        <w:r w:rsidR="008C0E63">
          <w:rPr>
            <w:noProof/>
            <w:webHidden/>
          </w:rPr>
          <w:fldChar w:fldCharType="end"/>
        </w:r>
      </w:hyperlink>
    </w:p>
    <w:p w14:paraId="66398C29" w14:textId="77777777" w:rsidR="00CA0162" w:rsidRDefault="006B61FC">
      <w:pPr>
        <w:pStyle w:val="TOC2"/>
        <w:rPr>
          <w:rFonts w:ascii="Calibri" w:hAnsi="Calibri" w:cs="Times New Roman"/>
        </w:rPr>
      </w:pPr>
      <w:hyperlink w:anchor="_Toc214267328" w:history="1">
        <w:r w:rsidR="00CA0162" w:rsidRPr="00D65D8E">
          <w:rPr>
            <w:rStyle w:val="Hyperlink"/>
          </w:rPr>
          <w:t>2.2</w:t>
        </w:r>
        <w:r w:rsidR="00CA0162">
          <w:rPr>
            <w:rFonts w:ascii="Calibri" w:hAnsi="Calibri" w:cs="Times New Roman"/>
          </w:rPr>
          <w:tab/>
        </w:r>
        <w:r w:rsidR="00CA0162" w:rsidRPr="00D65D8E">
          <w:rPr>
            <w:rStyle w:val="Hyperlink"/>
          </w:rPr>
          <w:t>MARKING OF OFFSHORE AQUACULTURE FARMS</w:t>
        </w:r>
        <w:r w:rsidR="00CA0162">
          <w:rPr>
            <w:webHidden/>
          </w:rPr>
          <w:tab/>
        </w:r>
        <w:r w:rsidR="008C0E63">
          <w:rPr>
            <w:webHidden/>
          </w:rPr>
          <w:fldChar w:fldCharType="begin"/>
        </w:r>
        <w:r w:rsidR="00CA0162">
          <w:rPr>
            <w:webHidden/>
          </w:rPr>
          <w:instrText xml:space="preserve"> PAGEREF _Toc214267328 \h </w:instrText>
        </w:r>
        <w:r w:rsidR="008C0E63">
          <w:rPr>
            <w:webHidden/>
          </w:rPr>
        </w:r>
        <w:r w:rsidR="008C0E63">
          <w:rPr>
            <w:webHidden/>
          </w:rPr>
          <w:fldChar w:fldCharType="separate"/>
        </w:r>
        <w:r w:rsidR="008D7564">
          <w:rPr>
            <w:webHidden/>
          </w:rPr>
          <w:t>13</w:t>
        </w:r>
        <w:r w:rsidR="008C0E63">
          <w:rPr>
            <w:webHidden/>
          </w:rPr>
          <w:fldChar w:fldCharType="end"/>
        </w:r>
      </w:hyperlink>
    </w:p>
    <w:p w14:paraId="48C2FFBF" w14:textId="77777777" w:rsidR="00CA0162" w:rsidRDefault="006B61FC">
      <w:pPr>
        <w:pStyle w:val="TOC3"/>
        <w:rPr>
          <w:rFonts w:ascii="Calibri" w:hAnsi="Calibri"/>
          <w:noProof/>
          <w:sz w:val="22"/>
          <w:szCs w:val="22"/>
          <w:lang w:eastAsia="en-GB"/>
        </w:rPr>
      </w:pPr>
      <w:hyperlink w:anchor="_Toc214267329" w:history="1">
        <w:r w:rsidR="00CA0162" w:rsidRPr="00D65D8E">
          <w:rPr>
            <w:rStyle w:val="Hyperlink"/>
            <w:noProof/>
          </w:rPr>
          <w:t>2.2.1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_Toc214267329 \h </w:instrText>
        </w:r>
        <w:r w:rsidR="008C0E63">
          <w:rPr>
            <w:noProof/>
            <w:webHidden/>
          </w:rPr>
        </w:r>
        <w:r w:rsidR="008C0E63">
          <w:rPr>
            <w:noProof/>
            <w:webHidden/>
          </w:rPr>
          <w:fldChar w:fldCharType="separate"/>
        </w:r>
        <w:r w:rsidR="008D7564">
          <w:rPr>
            <w:noProof/>
            <w:webHidden/>
          </w:rPr>
          <w:t>13</w:t>
        </w:r>
        <w:r w:rsidR="008C0E63">
          <w:rPr>
            <w:noProof/>
            <w:webHidden/>
          </w:rPr>
          <w:fldChar w:fldCharType="end"/>
        </w:r>
      </w:hyperlink>
    </w:p>
    <w:p w14:paraId="7BDA3014" w14:textId="77777777" w:rsidR="00CA0162" w:rsidRDefault="006B61FC">
      <w:pPr>
        <w:pStyle w:val="TOC3"/>
        <w:rPr>
          <w:rFonts w:ascii="Calibri" w:hAnsi="Calibri"/>
          <w:noProof/>
          <w:sz w:val="22"/>
          <w:szCs w:val="22"/>
          <w:lang w:eastAsia="en-GB"/>
        </w:rPr>
      </w:pPr>
      <w:hyperlink w:anchor="_Toc214267330" w:history="1">
        <w:r w:rsidR="00CA0162" w:rsidRPr="00D65D8E">
          <w:rPr>
            <w:rStyle w:val="Hyperlink"/>
            <w:noProof/>
          </w:rPr>
          <w:t>2.2.2</w:t>
        </w:r>
        <w:r w:rsidR="00CA0162">
          <w:rPr>
            <w:rFonts w:ascii="Calibri" w:hAnsi="Calibri"/>
            <w:noProof/>
            <w:sz w:val="22"/>
            <w:szCs w:val="22"/>
            <w:lang w:eastAsia="en-GB"/>
          </w:rPr>
          <w:tab/>
        </w:r>
        <w:r w:rsidR="00CA0162" w:rsidRPr="00D65D8E">
          <w:rPr>
            <w:rStyle w:val="Hyperlink"/>
            <w:noProof/>
          </w:rPr>
          <w:t>Marking Examples</w:t>
        </w:r>
        <w:r w:rsidR="00CA0162">
          <w:rPr>
            <w:noProof/>
            <w:webHidden/>
          </w:rPr>
          <w:tab/>
        </w:r>
        <w:r w:rsidR="008C0E63">
          <w:rPr>
            <w:noProof/>
            <w:webHidden/>
          </w:rPr>
          <w:fldChar w:fldCharType="begin"/>
        </w:r>
        <w:r w:rsidR="00CA0162">
          <w:rPr>
            <w:noProof/>
            <w:webHidden/>
          </w:rPr>
          <w:instrText xml:space="preserve"> PAGEREF _Toc214267330 \h </w:instrText>
        </w:r>
        <w:r w:rsidR="008C0E63">
          <w:rPr>
            <w:noProof/>
            <w:webHidden/>
          </w:rPr>
        </w:r>
        <w:r w:rsidR="008C0E63">
          <w:rPr>
            <w:noProof/>
            <w:webHidden/>
          </w:rPr>
          <w:fldChar w:fldCharType="separate"/>
        </w:r>
        <w:r w:rsidR="008D7564">
          <w:rPr>
            <w:noProof/>
            <w:webHidden/>
          </w:rPr>
          <w:t>16</w:t>
        </w:r>
        <w:r w:rsidR="008C0E63">
          <w:rPr>
            <w:noProof/>
            <w:webHidden/>
          </w:rPr>
          <w:fldChar w:fldCharType="end"/>
        </w:r>
      </w:hyperlink>
    </w:p>
    <w:p w14:paraId="7C736C78" w14:textId="77777777" w:rsidR="00CA0162" w:rsidRDefault="006B61FC">
      <w:pPr>
        <w:pStyle w:val="TOC2"/>
        <w:rPr>
          <w:rFonts w:ascii="Calibri" w:hAnsi="Calibri" w:cs="Times New Roman"/>
        </w:rPr>
      </w:pPr>
      <w:hyperlink w:anchor="_Toc214267331" w:history="1">
        <w:r w:rsidR="00CA0162" w:rsidRPr="00D65D8E">
          <w:rPr>
            <w:rStyle w:val="Hyperlink"/>
          </w:rPr>
          <w:t>2.3</w:t>
        </w:r>
        <w:r w:rsidR="00CA0162">
          <w:rPr>
            <w:rFonts w:ascii="Calibri" w:hAnsi="Calibri" w:cs="Times New Roman"/>
          </w:rPr>
          <w:tab/>
        </w:r>
        <w:r w:rsidR="00CA0162" w:rsidRPr="00D65D8E">
          <w:rPr>
            <w:rStyle w:val="Hyperlink"/>
          </w:rPr>
          <w:t>MARKING OF OFFSHORE WINDFARMS</w:t>
        </w:r>
        <w:r w:rsidR="00CA0162">
          <w:rPr>
            <w:webHidden/>
          </w:rPr>
          <w:tab/>
        </w:r>
        <w:r w:rsidR="008C0E63">
          <w:rPr>
            <w:webHidden/>
          </w:rPr>
          <w:fldChar w:fldCharType="begin"/>
        </w:r>
        <w:r w:rsidR="00CA0162">
          <w:rPr>
            <w:webHidden/>
          </w:rPr>
          <w:instrText xml:space="preserve"> PAGEREF _Toc214267331 \h </w:instrText>
        </w:r>
        <w:r w:rsidR="008C0E63">
          <w:rPr>
            <w:webHidden/>
          </w:rPr>
        </w:r>
        <w:r w:rsidR="008C0E63">
          <w:rPr>
            <w:webHidden/>
          </w:rPr>
          <w:fldChar w:fldCharType="separate"/>
        </w:r>
        <w:r w:rsidR="008D7564">
          <w:rPr>
            <w:webHidden/>
          </w:rPr>
          <w:t>22</w:t>
        </w:r>
        <w:r w:rsidR="008C0E63">
          <w:rPr>
            <w:webHidden/>
          </w:rPr>
          <w:fldChar w:fldCharType="end"/>
        </w:r>
      </w:hyperlink>
    </w:p>
    <w:p w14:paraId="73152583" w14:textId="77777777" w:rsidR="00CA0162" w:rsidRDefault="006B61FC">
      <w:pPr>
        <w:pStyle w:val="TOC3"/>
        <w:rPr>
          <w:rFonts w:ascii="Calibri" w:hAnsi="Calibri"/>
          <w:noProof/>
          <w:sz w:val="22"/>
          <w:szCs w:val="22"/>
          <w:lang w:eastAsia="en-GB"/>
        </w:rPr>
      </w:pPr>
      <w:hyperlink w:anchor="_Toc214267332" w:history="1">
        <w:r w:rsidR="00CA0162" w:rsidRPr="00D65D8E">
          <w:rPr>
            <w:rStyle w:val="Hyperlink"/>
            <w:noProof/>
          </w:rPr>
          <w:t>2.3.1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_Toc214267332 \h </w:instrText>
        </w:r>
        <w:r w:rsidR="008C0E63">
          <w:rPr>
            <w:noProof/>
            <w:webHidden/>
          </w:rPr>
        </w:r>
        <w:r w:rsidR="008C0E63">
          <w:rPr>
            <w:noProof/>
            <w:webHidden/>
          </w:rPr>
          <w:fldChar w:fldCharType="separate"/>
        </w:r>
        <w:r w:rsidR="008D7564">
          <w:rPr>
            <w:noProof/>
            <w:webHidden/>
          </w:rPr>
          <w:t>22</w:t>
        </w:r>
        <w:r w:rsidR="008C0E63">
          <w:rPr>
            <w:noProof/>
            <w:webHidden/>
          </w:rPr>
          <w:fldChar w:fldCharType="end"/>
        </w:r>
      </w:hyperlink>
    </w:p>
    <w:p w14:paraId="0D4CFE6A" w14:textId="77777777" w:rsidR="00CA0162" w:rsidRDefault="006B61FC">
      <w:pPr>
        <w:pStyle w:val="TOC3"/>
        <w:rPr>
          <w:rFonts w:ascii="Calibri" w:hAnsi="Calibri"/>
          <w:noProof/>
          <w:sz w:val="22"/>
          <w:szCs w:val="22"/>
          <w:lang w:eastAsia="en-GB"/>
        </w:rPr>
      </w:pPr>
      <w:hyperlink w:anchor="_Toc214267333" w:history="1">
        <w:r w:rsidR="00CA0162" w:rsidRPr="00D65D8E">
          <w:rPr>
            <w:rStyle w:val="Hyperlink"/>
            <w:noProof/>
          </w:rPr>
          <w:t>2.3.2</w:t>
        </w:r>
        <w:r w:rsidR="00CA0162">
          <w:rPr>
            <w:rFonts w:ascii="Calibri" w:hAnsi="Calibri"/>
            <w:noProof/>
            <w:sz w:val="22"/>
            <w:szCs w:val="22"/>
            <w:lang w:eastAsia="en-GB"/>
          </w:rPr>
          <w:tab/>
        </w:r>
        <w:r w:rsidR="00CA0162" w:rsidRPr="00D65D8E">
          <w:rPr>
            <w:rStyle w:val="Hyperlink"/>
            <w:noProof/>
          </w:rPr>
          <w:t>Marking of Individual Structures (Wind Turbines)</w:t>
        </w:r>
        <w:r w:rsidR="00CA0162">
          <w:rPr>
            <w:noProof/>
            <w:webHidden/>
          </w:rPr>
          <w:tab/>
        </w:r>
        <w:r w:rsidR="008C0E63">
          <w:rPr>
            <w:noProof/>
            <w:webHidden/>
          </w:rPr>
          <w:fldChar w:fldCharType="begin"/>
        </w:r>
        <w:r w:rsidR="00CA0162">
          <w:rPr>
            <w:noProof/>
            <w:webHidden/>
          </w:rPr>
          <w:instrText xml:space="preserve"> PAGEREF _Toc214267333 \h </w:instrText>
        </w:r>
        <w:r w:rsidR="008C0E63">
          <w:rPr>
            <w:noProof/>
            <w:webHidden/>
          </w:rPr>
        </w:r>
        <w:r w:rsidR="008C0E63">
          <w:rPr>
            <w:noProof/>
            <w:webHidden/>
          </w:rPr>
          <w:fldChar w:fldCharType="separate"/>
        </w:r>
        <w:r w:rsidR="008D7564">
          <w:rPr>
            <w:noProof/>
            <w:webHidden/>
          </w:rPr>
          <w:t>22</w:t>
        </w:r>
        <w:r w:rsidR="008C0E63">
          <w:rPr>
            <w:noProof/>
            <w:webHidden/>
          </w:rPr>
          <w:fldChar w:fldCharType="end"/>
        </w:r>
      </w:hyperlink>
    </w:p>
    <w:p w14:paraId="5DC8EAAB" w14:textId="77777777" w:rsidR="00CA0162" w:rsidRDefault="006B61FC">
      <w:pPr>
        <w:pStyle w:val="TOC3"/>
        <w:rPr>
          <w:rFonts w:ascii="Calibri" w:hAnsi="Calibri"/>
          <w:noProof/>
          <w:sz w:val="22"/>
          <w:szCs w:val="22"/>
          <w:lang w:eastAsia="en-GB"/>
        </w:rPr>
      </w:pPr>
      <w:hyperlink w:anchor="_Toc214267334" w:history="1">
        <w:r w:rsidR="00CA0162" w:rsidRPr="00D65D8E">
          <w:rPr>
            <w:rStyle w:val="Hyperlink"/>
            <w:noProof/>
          </w:rPr>
          <w:t>2.3.3</w:t>
        </w:r>
        <w:r w:rsidR="00CA0162">
          <w:rPr>
            <w:rFonts w:ascii="Calibri" w:hAnsi="Calibri"/>
            <w:noProof/>
            <w:sz w:val="22"/>
            <w:szCs w:val="22"/>
            <w:lang w:eastAsia="en-GB"/>
          </w:rPr>
          <w:tab/>
        </w:r>
        <w:r w:rsidR="00CA0162" w:rsidRPr="00D65D8E">
          <w:rPr>
            <w:rStyle w:val="Hyperlink"/>
            <w:noProof/>
          </w:rPr>
          <w:t>Marking of Groups of Structures (</w:t>
        </w:r>
        <w:r w:rsidR="00754947">
          <w:rPr>
            <w:rStyle w:val="Hyperlink"/>
            <w:noProof/>
          </w:rPr>
          <w:t xml:space="preserve">Offshore </w:t>
        </w:r>
        <w:r w:rsidR="00CA0162" w:rsidRPr="00D65D8E">
          <w:rPr>
            <w:rStyle w:val="Hyperlink"/>
            <w:noProof/>
          </w:rPr>
          <w:t>Wind Farms)</w:t>
        </w:r>
        <w:r w:rsidR="00CA0162">
          <w:rPr>
            <w:noProof/>
            <w:webHidden/>
          </w:rPr>
          <w:tab/>
        </w:r>
        <w:r w:rsidR="008C0E63">
          <w:rPr>
            <w:noProof/>
            <w:webHidden/>
          </w:rPr>
          <w:fldChar w:fldCharType="begin"/>
        </w:r>
        <w:r w:rsidR="00CA0162">
          <w:rPr>
            <w:noProof/>
            <w:webHidden/>
          </w:rPr>
          <w:instrText xml:space="preserve"> PAGEREF _Toc214267334 \h </w:instrText>
        </w:r>
        <w:r w:rsidR="008C0E63">
          <w:rPr>
            <w:noProof/>
            <w:webHidden/>
          </w:rPr>
        </w:r>
        <w:r w:rsidR="008C0E63">
          <w:rPr>
            <w:noProof/>
            <w:webHidden/>
          </w:rPr>
          <w:fldChar w:fldCharType="separate"/>
        </w:r>
        <w:r w:rsidR="008D7564">
          <w:rPr>
            <w:noProof/>
            <w:webHidden/>
          </w:rPr>
          <w:t>23</w:t>
        </w:r>
        <w:r w:rsidR="008C0E63">
          <w:rPr>
            <w:noProof/>
            <w:webHidden/>
          </w:rPr>
          <w:fldChar w:fldCharType="end"/>
        </w:r>
      </w:hyperlink>
    </w:p>
    <w:p w14:paraId="7FDF8ADE" w14:textId="77777777" w:rsidR="00CA0162" w:rsidRDefault="006B61FC">
      <w:pPr>
        <w:pStyle w:val="TOC3"/>
        <w:rPr>
          <w:rFonts w:ascii="Calibri" w:hAnsi="Calibri"/>
          <w:noProof/>
          <w:sz w:val="22"/>
          <w:szCs w:val="22"/>
          <w:lang w:eastAsia="en-GB"/>
        </w:rPr>
      </w:pPr>
      <w:hyperlink w:anchor="_Toc214267335" w:history="1">
        <w:r w:rsidR="00CA0162" w:rsidRPr="00D65D8E">
          <w:rPr>
            <w:rStyle w:val="Hyperlink"/>
            <w:noProof/>
          </w:rPr>
          <w:t>2.3.4</w:t>
        </w:r>
        <w:r w:rsidR="00CA0162">
          <w:rPr>
            <w:rFonts w:ascii="Calibri" w:hAnsi="Calibri"/>
            <w:noProof/>
            <w:sz w:val="22"/>
            <w:szCs w:val="22"/>
            <w:lang w:eastAsia="en-GB"/>
          </w:rPr>
          <w:tab/>
        </w:r>
        <w:r w:rsidR="00CA0162" w:rsidRPr="00D65D8E">
          <w:rPr>
            <w:rStyle w:val="Hyperlink"/>
            <w:noProof/>
          </w:rPr>
          <w:t>Considerations During Construction</w:t>
        </w:r>
        <w:r w:rsidR="00CA0162">
          <w:rPr>
            <w:noProof/>
            <w:webHidden/>
          </w:rPr>
          <w:tab/>
        </w:r>
        <w:r w:rsidR="008C0E63">
          <w:rPr>
            <w:noProof/>
            <w:webHidden/>
          </w:rPr>
          <w:fldChar w:fldCharType="begin"/>
        </w:r>
        <w:r w:rsidR="00CA0162">
          <w:rPr>
            <w:noProof/>
            <w:webHidden/>
          </w:rPr>
          <w:instrText xml:space="preserve"> PAGEREF _Toc214267335 \h </w:instrText>
        </w:r>
        <w:r w:rsidR="008C0E63">
          <w:rPr>
            <w:noProof/>
            <w:webHidden/>
          </w:rPr>
        </w:r>
        <w:r w:rsidR="008C0E63">
          <w:rPr>
            <w:noProof/>
            <w:webHidden/>
          </w:rPr>
          <w:fldChar w:fldCharType="separate"/>
        </w:r>
        <w:r w:rsidR="008D7564">
          <w:rPr>
            <w:noProof/>
            <w:webHidden/>
          </w:rPr>
          <w:t>25</w:t>
        </w:r>
        <w:r w:rsidR="008C0E63">
          <w:rPr>
            <w:noProof/>
            <w:webHidden/>
          </w:rPr>
          <w:fldChar w:fldCharType="end"/>
        </w:r>
      </w:hyperlink>
    </w:p>
    <w:p w14:paraId="3DDF644E" w14:textId="77777777" w:rsidR="00CA0162" w:rsidRDefault="006B61FC">
      <w:pPr>
        <w:pStyle w:val="TOC3"/>
        <w:rPr>
          <w:rFonts w:ascii="Calibri" w:hAnsi="Calibri"/>
          <w:noProof/>
          <w:sz w:val="22"/>
          <w:szCs w:val="22"/>
          <w:lang w:eastAsia="en-GB"/>
        </w:rPr>
      </w:pPr>
      <w:hyperlink w:anchor="_Toc214267336" w:history="1">
        <w:r w:rsidR="00CA0162" w:rsidRPr="00D65D8E">
          <w:rPr>
            <w:rStyle w:val="Hyperlink"/>
            <w:noProof/>
          </w:rPr>
          <w:t>2.3.5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sidR="008C0E63">
          <w:rPr>
            <w:noProof/>
            <w:webHidden/>
          </w:rPr>
          <w:fldChar w:fldCharType="begin"/>
        </w:r>
        <w:r w:rsidR="00CA0162">
          <w:rPr>
            <w:noProof/>
            <w:webHidden/>
          </w:rPr>
          <w:instrText xml:space="preserve"> PAGEREF _Toc214267336 \h </w:instrText>
        </w:r>
        <w:r w:rsidR="008C0E63">
          <w:rPr>
            <w:noProof/>
            <w:webHidden/>
          </w:rPr>
        </w:r>
        <w:r w:rsidR="008C0E63">
          <w:rPr>
            <w:noProof/>
            <w:webHidden/>
          </w:rPr>
          <w:fldChar w:fldCharType="separate"/>
        </w:r>
        <w:r w:rsidR="008D7564">
          <w:rPr>
            <w:noProof/>
            <w:webHidden/>
          </w:rPr>
          <w:t>25</w:t>
        </w:r>
        <w:r w:rsidR="008C0E63">
          <w:rPr>
            <w:noProof/>
            <w:webHidden/>
          </w:rPr>
          <w:fldChar w:fldCharType="end"/>
        </w:r>
      </w:hyperlink>
    </w:p>
    <w:p w14:paraId="3E17CF57" w14:textId="77777777" w:rsidR="00CA0162" w:rsidRDefault="006B61FC">
      <w:pPr>
        <w:pStyle w:val="TOC2"/>
        <w:rPr>
          <w:rFonts w:ascii="Calibri" w:hAnsi="Calibri" w:cs="Times New Roman"/>
        </w:rPr>
      </w:pPr>
      <w:hyperlink w:anchor="_Toc214267337" w:history="1">
        <w:r w:rsidR="00CA0162" w:rsidRPr="00D65D8E">
          <w:rPr>
            <w:rStyle w:val="Hyperlink"/>
          </w:rPr>
          <w:t>2.4</w:t>
        </w:r>
        <w:r w:rsidR="00CA0162">
          <w:rPr>
            <w:rFonts w:ascii="Calibri" w:hAnsi="Calibri" w:cs="Times New Roman"/>
          </w:rPr>
          <w:tab/>
        </w:r>
        <w:r w:rsidR="00CA0162" w:rsidRPr="00D65D8E">
          <w:rPr>
            <w:rStyle w:val="Hyperlink"/>
          </w:rPr>
          <w:t>MARKING OF OFFSHORE WAVE AND TIDAL ENERGY DEVICES</w:t>
        </w:r>
        <w:r w:rsidR="00CA0162">
          <w:rPr>
            <w:webHidden/>
          </w:rPr>
          <w:tab/>
        </w:r>
        <w:r w:rsidR="008C0E63">
          <w:rPr>
            <w:webHidden/>
          </w:rPr>
          <w:fldChar w:fldCharType="begin"/>
        </w:r>
        <w:r w:rsidR="00CA0162">
          <w:rPr>
            <w:webHidden/>
          </w:rPr>
          <w:instrText xml:space="preserve"> PAGEREF _Toc214267337 \h </w:instrText>
        </w:r>
        <w:r w:rsidR="008C0E63">
          <w:rPr>
            <w:webHidden/>
          </w:rPr>
        </w:r>
        <w:r w:rsidR="008C0E63">
          <w:rPr>
            <w:webHidden/>
          </w:rPr>
          <w:fldChar w:fldCharType="separate"/>
        </w:r>
        <w:r w:rsidR="008D7564">
          <w:rPr>
            <w:webHidden/>
          </w:rPr>
          <w:t>26</w:t>
        </w:r>
        <w:r w:rsidR="008C0E63">
          <w:rPr>
            <w:webHidden/>
          </w:rPr>
          <w:fldChar w:fldCharType="end"/>
        </w:r>
      </w:hyperlink>
    </w:p>
    <w:p w14:paraId="327A0FA1" w14:textId="77777777" w:rsidR="00CA0162" w:rsidRDefault="006B61FC">
      <w:pPr>
        <w:pStyle w:val="TOC3"/>
        <w:rPr>
          <w:rFonts w:ascii="Calibri" w:hAnsi="Calibri"/>
          <w:noProof/>
          <w:sz w:val="22"/>
          <w:szCs w:val="22"/>
          <w:lang w:eastAsia="en-GB"/>
        </w:rPr>
      </w:pPr>
      <w:hyperlink w:anchor="_Toc214267338" w:history="1">
        <w:r w:rsidR="00CA0162" w:rsidRPr="00D65D8E">
          <w:rPr>
            <w:rStyle w:val="Hyperlink"/>
            <w:noProof/>
          </w:rPr>
          <w:t>2.4.1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_Toc214267338 \h </w:instrText>
        </w:r>
        <w:r w:rsidR="008C0E63">
          <w:rPr>
            <w:noProof/>
            <w:webHidden/>
          </w:rPr>
        </w:r>
        <w:r w:rsidR="008C0E63">
          <w:rPr>
            <w:noProof/>
            <w:webHidden/>
          </w:rPr>
          <w:fldChar w:fldCharType="separate"/>
        </w:r>
        <w:r w:rsidR="008D7564">
          <w:rPr>
            <w:noProof/>
            <w:webHidden/>
          </w:rPr>
          <w:t>26</w:t>
        </w:r>
        <w:r w:rsidR="008C0E63">
          <w:rPr>
            <w:noProof/>
            <w:webHidden/>
          </w:rPr>
          <w:fldChar w:fldCharType="end"/>
        </w:r>
      </w:hyperlink>
    </w:p>
    <w:p w14:paraId="0FB650DC" w14:textId="77777777" w:rsidR="00CA0162" w:rsidRDefault="006B61FC">
      <w:pPr>
        <w:pStyle w:val="TOC3"/>
        <w:rPr>
          <w:rFonts w:ascii="Calibri" w:hAnsi="Calibri"/>
          <w:noProof/>
          <w:sz w:val="22"/>
          <w:szCs w:val="22"/>
          <w:lang w:eastAsia="en-GB"/>
        </w:rPr>
      </w:pPr>
      <w:hyperlink w:anchor="_Toc214267339" w:history="1">
        <w:r w:rsidR="00CA0162" w:rsidRPr="00D65D8E">
          <w:rPr>
            <w:rStyle w:val="Hyperlink"/>
            <w:noProof/>
          </w:rPr>
          <w:t>2.4.2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sidR="008C0E63">
          <w:rPr>
            <w:noProof/>
            <w:webHidden/>
          </w:rPr>
          <w:fldChar w:fldCharType="begin"/>
        </w:r>
        <w:r w:rsidR="00CA0162">
          <w:rPr>
            <w:noProof/>
            <w:webHidden/>
          </w:rPr>
          <w:instrText xml:space="preserve"> PAGEREF _Toc214267339 \h </w:instrText>
        </w:r>
        <w:r w:rsidR="008C0E63">
          <w:rPr>
            <w:noProof/>
            <w:webHidden/>
          </w:rPr>
        </w:r>
        <w:r w:rsidR="008C0E63">
          <w:rPr>
            <w:noProof/>
            <w:webHidden/>
          </w:rPr>
          <w:fldChar w:fldCharType="separate"/>
        </w:r>
        <w:r w:rsidR="008D7564">
          <w:rPr>
            <w:noProof/>
            <w:webHidden/>
          </w:rPr>
          <w:t>27</w:t>
        </w:r>
        <w:r w:rsidR="008C0E63">
          <w:rPr>
            <w:noProof/>
            <w:webHidden/>
          </w:rPr>
          <w:fldChar w:fldCharType="end"/>
        </w:r>
      </w:hyperlink>
    </w:p>
    <w:p w14:paraId="6048B254" w14:textId="77777777" w:rsidR="00CA0162" w:rsidRDefault="006B61FC">
      <w:pPr>
        <w:pStyle w:val="TOC3"/>
        <w:rPr>
          <w:rFonts w:ascii="Calibri" w:hAnsi="Calibri"/>
          <w:noProof/>
          <w:sz w:val="22"/>
          <w:szCs w:val="22"/>
          <w:lang w:eastAsia="en-GB"/>
        </w:rPr>
      </w:pPr>
      <w:hyperlink w:anchor="_Toc214267340" w:history="1">
        <w:r w:rsidR="00CA0162" w:rsidRPr="00D65D8E">
          <w:rPr>
            <w:rStyle w:val="Hyperlink"/>
            <w:noProof/>
          </w:rPr>
          <w:t>2.4.3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sidR="008C0E63">
          <w:rPr>
            <w:noProof/>
            <w:webHidden/>
          </w:rPr>
          <w:fldChar w:fldCharType="begin"/>
        </w:r>
        <w:r w:rsidR="00CA0162">
          <w:rPr>
            <w:noProof/>
            <w:webHidden/>
          </w:rPr>
          <w:instrText xml:space="preserve"> PAGEREF _Toc214267340 \h </w:instrText>
        </w:r>
        <w:r w:rsidR="008C0E63">
          <w:rPr>
            <w:noProof/>
            <w:webHidden/>
          </w:rPr>
        </w:r>
        <w:r w:rsidR="008C0E63">
          <w:rPr>
            <w:noProof/>
            <w:webHidden/>
          </w:rPr>
          <w:fldChar w:fldCharType="separate"/>
        </w:r>
        <w:r w:rsidR="008D7564">
          <w:rPr>
            <w:noProof/>
            <w:webHidden/>
          </w:rPr>
          <w:t>28</w:t>
        </w:r>
        <w:r w:rsidR="008C0E63">
          <w:rPr>
            <w:noProof/>
            <w:webHidden/>
          </w:rPr>
          <w:fldChar w:fldCharType="end"/>
        </w:r>
      </w:hyperlink>
    </w:p>
    <w:p w14:paraId="5FEE3960" w14:textId="77777777" w:rsidR="00CA0162" w:rsidRDefault="006B61FC">
      <w:pPr>
        <w:pStyle w:val="TOC3"/>
        <w:rPr>
          <w:rFonts w:ascii="Calibri" w:hAnsi="Calibri"/>
          <w:noProof/>
          <w:sz w:val="22"/>
          <w:szCs w:val="22"/>
          <w:lang w:eastAsia="en-GB"/>
        </w:rPr>
      </w:pPr>
      <w:hyperlink w:anchor="_Toc214267341" w:history="1">
        <w:r w:rsidR="00CA0162" w:rsidRPr="00D65D8E">
          <w:rPr>
            <w:rStyle w:val="Hyperlink"/>
            <w:noProof/>
          </w:rPr>
          <w:t>2.4.4</w:t>
        </w:r>
        <w:r w:rsidR="00CA0162">
          <w:rPr>
            <w:rFonts w:ascii="Calibri" w:hAnsi="Calibri"/>
            <w:noProof/>
            <w:sz w:val="22"/>
            <w:szCs w:val="22"/>
            <w:lang w:eastAsia="en-GB"/>
          </w:rPr>
          <w:tab/>
        </w:r>
        <w:r w:rsidR="00CA0162" w:rsidRPr="00D65D8E">
          <w:rPr>
            <w:rStyle w:val="Hyperlink"/>
            <w:noProof/>
          </w:rPr>
          <w:t>Contingency Plans</w:t>
        </w:r>
        <w:r w:rsidR="00CA0162">
          <w:rPr>
            <w:noProof/>
            <w:webHidden/>
          </w:rPr>
          <w:tab/>
        </w:r>
        <w:r w:rsidR="008C0E63">
          <w:rPr>
            <w:noProof/>
            <w:webHidden/>
          </w:rPr>
          <w:fldChar w:fldCharType="begin"/>
        </w:r>
        <w:r w:rsidR="00CA0162">
          <w:rPr>
            <w:noProof/>
            <w:webHidden/>
          </w:rPr>
          <w:instrText xml:space="preserve"> PAGEREF _Toc214267341 \h </w:instrText>
        </w:r>
        <w:r w:rsidR="008C0E63">
          <w:rPr>
            <w:noProof/>
            <w:webHidden/>
          </w:rPr>
        </w:r>
        <w:r w:rsidR="008C0E63">
          <w:rPr>
            <w:noProof/>
            <w:webHidden/>
          </w:rPr>
          <w:fldChar w:fldCharType="separate"/>
        </w:r>
        <w:r w:rsidR="008D7564">
          <w:rPr>
            <w:noProof/>
            <w:webHidden/>
          </w:rPr>
          <w:t>28</w:t>
        </w:r>
        <w:r w:rsidR="008C0E63">
          <w:rPr>
            <w:noProof/>
            <w:webHidden/>
          </w:rPr>
          <w:fldChar w:fldCharType="end"/>
        </w:r>
      </w:hyperlink>
    </w:p>
    <w:p w14:paraId="511BF130" w14:textId="77777777" w:rsidR="00CA0162" w:rsidRDefault="006B61FC">
      <w:pPr>
        <w:pStyle w:val="TOC3"/>
        <w:rPr>
          <w:rFonts w:ascii="Calibri" w:hAnsi="Calibri"/>
          <w:noProof/>
          <w:sz w:val="22"/>
          <w:szCs w:val="22"/>
          <w:lang w:eastAsia="en-GB"/>
        </w:rPr>
      </w:pPr>
      <w:hyperlink w:anchor="_Toc214267342" w:history="1">
        <w:r w:rsidR="00CA0162" w:rsidRPr="00D65D8E">
          <w:rPr>
            <w:rStyle w:val="Hyperlink"/>
            <w:noProof/>
          </w:rPr>
          <w:t>2.4.5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sidR="008C0E63">
          <w:rPr>
            <w:noProof/>
            <w:webHidden/>
          </w:rPr>
          <w:fldChar w:fldCharType="begin"/>
        </w:r>
        <w:r w:rsidR="00CA0162">
          <w:rPr>
            <w:noProof/>
            <w:webHidden/>
          </w:rPr>
          <w:instrText xml:space="preserve"> PAGEREF _Toc214267342 \h </w:instrText>
        </w:r>
        <w:r w:rsidR="008C0E63">
          <w:rPr>
            <w:noProof/>
            <w:webHidden/>
          </w:rPr>
        </w:r>
        <w:r w:rsidR="008C0E63">
          <w:rPr>
            <w:noProof/>
            <w:webHidden/>
          </w:rPr>
          <w:fldChar w:fldCharType="separate"/>
        </w:r>
        <w:r w:rsidR="008D7564">
          <w:rPr>
            <w:noProof/>
            <w:webHidden/>
          </w:rPr>
          <w:t>29</w:t>
        </w:r>
        <w:r w:rsidR="008C0E63">
          <w:rPr>
            <w:noProof/>
            <w:webHidden/>
          </w:rPr>
          <w:fldChar w:fldCharType="end"/>
        </w:r>
      </w:hyperlink>
    </w:p>
    <w:p w14:paraId="3800AC0F" w14:textId="77777777" w:rsidR="00CA0162" w:rsidRDefault="006B61FC">
      <w:pPr>
        <w:pStyle w:val="TOC1"/>
        <w:rPr>
          <w:rFonts w:ascii="Calibri" w:hAnsi="Calibri" w:cs="Times New Roman"/>
          <w:b w:val="0"/>
          <w:bCs w:val="0"/>
          <w:caps w:val="0"/>
          <w:noProof/>
          <w:szCs w:val="22"/>
          <w:lang w:eastAsia="en-GB"/>
        </w:rPr>
      </w:pPr>
      <w:hyperlink w:anchor="_Toc214267343" w:history="1">
        <w:r w:rsidR="00CA0162" w:rsidRPr="00D65D8E">
          <w:rPr>
            <w:rStyle w:val="Hyperlink"/>
            <w:noProof/>
          </w:rPr>
          <w:t>3</w:t>
        </w:r>
        <w:r w:rsidR="00CA0162">
          <w:rPr>
            <w:rFonts w:ascii="Calibri" w:hAnsi="Calibri" w:cs="Times New Roman"/>
            <w:b w:val="0"/>
            <w:bCs w:val="0"/>
            <w:caps w:val="0"/>
            <w:noProof/>
            <w:szCs w:val="22"/>
            <w:lang w:eastAsia="en-GB"/>
          </w:rPr>
          <w:tab/>
        </w:r>
        <w:r w:rsidR="00CA0162" w:rsidRPr="00D65D8E">
          <w:rPr>
            <w:rStyle w:val="Hyperlink"/>
            <w:noProof/>
          </w:rPr>
          <w:t>FUTURE REQUIREMENTS</w:t>
        </w:r>
        <w:r w:rsidR="00CA0162">
          <w:rPr>
            <w:noProof/>
            <w:webHidden/>
          </w:rPr>
          <w:tab/>
        </w:r>
        <w:r w:rsidR="008C0E63">
          <w:rPr>
            <w:noProof/>
            <w:webHidden/>
          </w:rPr>
          <w:fldChar w:fldCharType="begin"/>
        </w:r>
        <w:r w:rsidR="00CA0162">
          <w:rPr>
            <w:noProof/>
            <w:webHidden/>
          </w:rPr>
          <w:instrText xml:space="preserve"> PAGEREF _Toc214267343 \h </w:instrText>
        </w:r>
        <w:r w:rsidR="008C0E63">
          <w:rPr>
            <w:noProof/>
            <w:webHidden/>
          </w:rPr>
        </w:r>
        <w:r w:rsidR="008C0E63">
          <w:rPr>
            <w:noProof/>
            <w:webHidden/>
          </w:rPr>
          <w:fldChar w:fldCharType="separate"/>
        </w:r>
        <w:r w:rsidR="008D7564">
          <w:rPr>
            <w:noProof/>
            <w:webHidden/>
          </w:rPr>
          <w:t>30</w:t>
        </w:r>
        <w:r w:rsidR="008C0E63">
          <w:rPr>
            <w:noProof/>
            <w:webHidden/>
          </w:rPr>
          <w:fldChar w:fldCharType="end"/>
        </w:r>
      </w:hyperlink>
    </w:p>
    <w:p w14:paraId="0CD58B54" w14:textId="77777777" w:rsidR="00CA0162" w:rsidRDefault="006B61FC">
      <w:pPr>
        <w:pStyle w:val="TOC1"/>
        <w:rPr>
          <w:rFonts w:ascii="Calibri" w:hAnsi="Calibri" w:cs="Times New Roman"/>
          <w:b w:val="0"/>
          <w:bCs w:val="0"/>
          <w:caps w:val="0"/>
          <w:noProof/>
          <w:szCs w:val="22"/>
          <w:lang w:eastAsia="en-GB"/>
        </w:rPr>
      </w:pPr>
      <w:hyperlink w:anchor="_Toc214267344" w:history="1">
        <w:r w:rsidR="00CA0162" w:rsidRPr="00D65D8E">
          <w:rPr>
            <w:rStyle w:val="Hyperlink"/>
            <w:noProof/>
          </w:rPr>
          <w:t>4</w:t>
        </w:r>
        <w:r w:rsidR="00CA0162">
          <w:rPr>
            <w:rFonts w:ascii="Calibri" w:hAnsi="Calibri" w:cs="Times New Roman"/>
            <w:b w:val="0"/>
            <w:bCs w:val="0"/>
            <w:caps w:val="0"/>
            <w:noProof/>
            <w:szCs w:val="22"/>
            <w:lang w:eastAsia="en-GB"/>
          </w:rPr>
          <w:tab/>
        </w:r>
        <w:r w:rsidR="00CA0162" w:rsidRPr="00D65D8E">
          <w:rPr>
            <w:rStyle w:val="Hyperlink"/>
            <w:noProof/>
          </w:rPr>
          <w:t>glossary</w:t>
        </w:r>
        <w:r w:rsidR="00CA0162">
          <w:rPr>
            <w:noProof/>
            <w:webHidden/>
          </w:rPr>
          <w:tab/>
        </w:r>
        <w:r w:rsidR="008C0E63">
          <w:rPr>
            <w:noProof/>
            <w:webHidden/>
          </w:rPr>
          <w:fldChar w:fldCharType="begin"/>
        </w:r>
        <w:r w:rsidR="00CA0162">
          <w:rPr>
            <w:noProof/>
            <w:webHidden/>
          </w:rPr>
          <w:instrText xml:space="preserve"> PAGEREF _Toc214267344 \h </w:instrText>
        </w:r>
        <w:r w:rsidR="008C0E63">
          <w:rPr>
            <w:noProof/>
            <w:webHidden/>
          </w:rPr>
        </w:r>
        <w:r w:rsidR="008C0E63">
          <w:rPr>
            <w:noProof/>
            <w:webHidden/>
          </w:rPr>
          <w:fldChar w:fldCharType="separate"/>
        </w:r>
        <w:r w:rsidR="008D7564">
          <w:rPr>
            <w:noProof/>
            <w:webHidden/>
          </w:rPr>
          <w:t>30</w:t>
        </w:r>
        <w:r w:rsidR="008C0E63">
          <w:rPr>
            <w:noProof/>
            <w:webHidden/>
          </w:rPr>
          <w:fldChar w:fldCharType="end"/>
        </w:r>
      </w:hyperlink>
    </w:p>
    <w:p w14:paraId="774EBAC0" w14:textId="77777777" w:rsidR="00CA0162" w:rsidRDefault="006B61FC">
      <w:pPr>
        <w:pStyle w:val="TOC4"/>
        <w:rPr>
          <w:rFonts w:ascii="Calibri" w:hAnsi="Calibri"/>
          <w:b w:val="0"/>
        </w:rPr>
      </w:pPr>
      <w:hyperlink w:anchor="_Toc214267345" w:history="1">
        <w:r w:rsidR="00CA0162" w:rsidRPr="00D65D8E">
          <w:rPr>
            <w:rStyle w:val="Hyperlink"/>
          </w:rPr>
          <w:t>APPENDIX 1</w:t>
        </w:r>
        <w:r w:rsidR="00CA0162">
          <w:rPr>
            <w:rFonts w:ascii="Calibri" w:hAnsi="Calibri"/>
            <w:b w:val="0"/>
          </w:rPr>
          <w:tab/>
        </w:r>
        <w:r w:rsidR="00CA0162" w:rsidRPr="00D65D8E">
          <w:rPr>
            <w:rStyle w:val="Hyperlink"/>
          </w:rPr>
          <w:t>INVENTORY OF OFFSHORE STRUCTURES</w:t>
        </w:r>
        <w:r w:rsidR="00CA0162">
          <w:rPr>
            <w:webHidden/>
          </w:rPr>
          <w:tab/>
        </w:r>
        <w:r w:rsidR="008C0E63">
          <w:rPr>
            <w:webHidden/>
          </w:rPr>
          <w:fldChar w:fldCharType="begin"/>
        </w:r>
        <w:r w:rsidR="00CA0162">
          <w:rPr>
            <w:webHidden/>
          </w:rPr>
          <w:instrText xml:space="preserve"> PAGEREF _Toc214267345 \h </w:instrText>
        </w:r>
        <w:r w:rsidR="008C0E63">
          <w:rPr>
            <w:webHidden/>
          </w:rPr>
        </w:r>
        <w:r w:rsidR="008C0E63">
          <w:rPr>
            <w:webHidden/>
          </w:rPr>
          <w:fldChar w:fldCharType="separate"/>
        </w:r>
        <w:r w:rsidR="008D7564">
          <w:rPr>
            <w:webHidden/>
          </w:rPr>
          <w:t>31</w:t>
        </w:r>
        <w:r w:rsidR="008C0E63">
          <w:rPr>
            <w:webHidden/>
          </w:rPr>
          <w:fldChar w:fldCharType="end"/>
        </w:r>
      </w:hyperlink>
    </w:p>
    <w:p w14:paraId="225F6285" w14:textId="77777777" w:rsidR="00CA0162" w:rsidRDefault="006B61FC">
      <w:pPr>
        <w:pStyle w:val="TOC1"/>
        <w:rPr>
          <w:rFonts w:ascii="Calibri" w:hAnsi="Calibri" w:cs="Times New Roman"/>
          <w:b w:val="0"/>
          <w:bCs w:val="0"/>
          <w:caps w:val="0"/>
          <w:noProof/>
          <w:szCs w:val="22"/>
          <w:lang w:eastAsia="en-GB"/>
        </w:rPr>
      </w:pPr>
      <w:hyperlink w:anchor="_Toc214267346" w:history="1">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oFFSHORE STRUCTURES: definitions</w:t>
        </w:r>
        <w:r w:rsidR="00CA0162">
          <w:rPr>
            <w:noProof/>
            <w:webHidden/>
          </w:rPr>
          <w:tab/>
        </w:r>
        <w:r w:rsidR="008C0E63">
          <w:rPr>
            <w:noProof/>
            <w:webHidden/>
          </w:rPr>
          <w:fldChar w:fldCharType="begin"/>
        </w:r>
        <w:r w:rsidR="00CA0162">
          <w:rPr>
            <w:noProof/>
            <w:webHidden/>
          </w:rPr>
          <w:instrText xml:space="preserve"> PAGEREF _Toc214267346 \h </w:instrText>
        </w:r>
        <w:r w:rsidR="008C0E63">
          <w:rPr>
            <w:noProof/>
            <w:webHidden/>
          </w:rPr>
        </w:r>
        <w:r w:rsidR="008C0E63">
          <w:rPr>
            <w:noProof/>
            <w:webHidden/>
          </w:rPr>
          <w:fldChar w:fldCharType="separate"/>
        </w:r>
        <w:r w:rsidR="008D7564">
          <w:rPr>
            <w:noProof/>
            <w:webHidden/>
          </w:rPr>
          <w:t>31</w:t>
        </w:r>
        <w:r w:rsidR="008C0E63">
          <w:rPr>
            <w:noProof/>
            <w:webHidden/>
          </w:rPr>
          <w:fldChar w:fldCharType="end"/>
        </w:r>
      </w:hyperlink>
    </w:p>
    <w:p w14:paraId="40534B14" w14:textId="77777777" w:rsidR="00CA0162" w:rsidRDefault="006B61FC">
      <w:pPr>
        <w:pStyle w:val="TOC2"/>
        <w:rPr>
          <w:rFonts w:ascii="Calibri" w:hAnsi="Calibri" w:cs="Times New Roman"/>
        </w:rPr>
      </w:pPr>
      <w:hyperlink w:anchor="_Toc214267347" w:history="1">
        <w:r w:rsidR="00CA0162" w:rsidRPr="00D65D8E">
          <w:rPr>
            <w:rStyle w:val="Hyperlink"/>
          </w:rPr>
          <w:t>1.1</w:t>
        </w:r>
        <w:r w:rsidR="00CA0162">
          <w:rPr>
            <w:rFonts w:ascii="Calibri" w:hAnsi="Calibri" w:cs="Times New Roman"/>
          </w:rPr>
          <w:tab/>
        </w:r>
        <w:r w:rsidR="00CA0162" w:rsidRPr="00D65D8E">
          <w:rPr>
            <w:rStyle w:val="Hyperlink"/>
          </w:rPr>
          <w:t>Aquaculture Farms</w:t>
        </w:r>
        <w:r w:rsidR="00CA0162">
          <w:rPr>
            <w:webHidden/>
          </w:rPr>
          <w:tab/>
        </w:r>
        <w:r w:rsidR="008C0E63">
          <w:rPr>
            <w:webHidden/>
          </w:rPr>
          <w:fldChar w:fldCharType="begin"/>
        </w:r>
        <w:r w:rsidR="00CA0162">
          <w:rPr>
            <w:webHidden/>
          </w:rPr>
          <w:instrText xml:space="preserve"> PAGEREF _Toc214267347 \h </w:instrText>
        </w:r>
        <w:r w:rsidR="008C0E63">
          <w:rPr>
            <w:webHidden/>
          </w:rPr>
        </w:r>
        <w:r w:rsidR="008C0E63">
          <w:rPr>
            <w:webHidden/>
          </w:rPr>
          <w:fldChar w:fldCharType="separate"/>
        </w:r>
        <w:r w:rsidR="008D7564">
          <w:rPr>
            <w:webHidden/>
          </w:rPr>
          <w:t>31</w:t>
        </w:r>
        <w:r w:rsidR="008C0E63">
          <w:rPr>
            <w:webHidden/>
          </w:rPr>
          <w:fldChar w:fldCharType="end"/>
        </w:r>
      </w:hyperlink>
    </w:p>
    <w:p w14:paraId="56741209" w14:textId="77777777" w:rsidR="00CA0162" w:rsidRDefault="006B61FC">
      <w:pPr>
        <w:pStyle w:val="TOC2"/>
        <w:rPr>
          <w:rFonts w:ascii="Calibri" w:hAnsi="Calibri" w:cs="Times New Roman"/>
        </w:rPr>
      </w:pPr>
      <w:hyperlink w:anchor="_Toc214267348" w:history="1">
        <w:r w:rsidR="00CA0162" w:rsidRPr="00D65D8E">
          <w:rPr>
            <w:rStyle w:val="Hyperlink"/>
          </w:rPr>
          <w:t>1.2</w:t>
        </w:r>
        <w:r w:rsidR="00CA0162">
          <w:rPr>
            <w:rFonts w:ascii="Calibri" w:hAnsi="Calibri" w:cs="Times New Roman"/>
          </w:rPr>
          <w:tab/>
        </w:r>
        <w:r w:rsidR="00CA0162" w:rsidRPr="00D65D8E">
          <w:rPr>
            <w:rStyle w:val="Hyperlink"/>
          </w:rPr>
          <w:t>Articulated Loading Platform (ALP) (Oil &amp; Gas Permanent Installations)</w:t>
        </w:r>
        <w:r w:rsidR="00CA0162">
          <w:rPr>
            <w:webHidden/>
          </w:rPr>
          <w:tab/>
        </w:r>
        <w:r w:rsidR="008C0E63">
          <w:rPr>
            <w:webHidden/>
          </w:rPr>
          <w:fldChar w:fldCharType="begin"/>
        </w:r>
        <w:r w:rsidR="00CA0162">
          <w:rPr>
            <w:webHidden/>
          </w:rPr>
          <w:instrText xml:space="preserve"> PAGEREF _Toc214267348 \h </w:instrText>
        </w:r>
        <w:r w:rsidR="008C0E63">
          <w:rPr>
            <w:webHidden/>
          </w:rPr>
        </w:r>
        <w:r w:rsidR="008C0E63">
          <w:rPr>
            <w:webHidden/>
          </w:rPr>
          <w:fldChar w:fldCharType="separate"/>
        </w:r>
        <w:r w:rsidR="008D7564">
          <w:rPr>
            <w:webHidden/>
          </w:rPr>
          <w:t>31</w:t>
        </w:r>
        <w:r w:rsidR="008C0E63">
          <w:rPr>
            <w:webHidden/>
          </w:rPr>
          <w:fldChar w:fldCharType="end"/>
        </w:r>
      </w:hyperlink>
    </w:p>
    <w:p w14:paraId="3DE4BFF5" w14:textId="77777777" w:rsidR="00CA0162" w:rsidRDefault="006B61FC">
      <w:pPr>
        <w:pStyle w:val="TOC2"/>
        <w:rPr>
          <w:rFonts w:ascii="Calibri" w:hAnsi="Calibri" w:cs="Times New Roman"/>
        </w:rPr>
      </w:pPr>
      <w:hyperlink w:anchor="_Toc214267349" w:history="1">
        <w:r w:rsidR="00CA0162" w:rsidRPr="00D65D8E">
          <w:rPr>
            <w:rStyle w:val="Hyperlink"/>
          </w:rPr>
          <w:t>1.3</w:t>
        </w:r>
        <w:r w:rsidR="00CA0162">
          <w:rPr>
            <w:rFonts w:ascii="Calibri" w:hAnsi="Calibri" w:cs="Times New Roman"/>
          </w:rPr>
          <w:tab/>
        </w:r>
        <w:r w:rsidR="00CA0162" w:rsidRPr="00D65D8E">
          <w:rPr>
            <w:rStyle w:val="Hyperlink"/>
          </w:rPr>
          <w:t>Catenary Anchor Leg Mooring (CALM) (Oil &amp; Gas Permanent Installations - Loading / Discharge Buoys)</w:t>
        </w:r>
        <w:r w:rsidR="00CA0162">
          <w:rPr>
            <w:webHidden/>
          </w:rPr>
          <w:tab/>
        </w:r>
        <w:r w:rsidR="008C0E63">
          <w:rPr>
            <w:webHidden/>
          </w:rPr>
          <w:fldChar w:fldCharType="begin"/>
        </w:r>
        <w:r w:rsidR="00CA0162">
          <w:rPr>
            <w:webHidden/>
          </w:rPr>
          <w:instrText xml:space="preserve"> PAGEREF _Toc214267349 \h </w:instrText>
        </w:r>
        <w:r w:rsidR="008C0E63">
          <w:rPr>
            <w:webHidden/>
          </w:rPr>
        </w:r>
        <w:r w:rsidR="008C0E63">
          <w:rPr>
            <w:webHidden/>
          </w:rPr>
          <w:fldChar w:fldCharType="separate"/>
        </w:r>
        <w:r w:rsidR="008D7564">
          <w:rPr>
            <w:webHidden/>
          </w:rPr>
          <w:t>32</w:t>
        </w:r>
        <w:r w:rsidR="008C0E63">
          <w:rPr>
            <w:webHidden/>
          </w:rPr>
          <w:fldChar w:fldCharType="end"/>
        </w:r>
      </w:hyperlink>
    </w:p>
    <w:p w14:paraId="0BA4E7EF" w14:textId="77777777" w:rsidR="00CA0162" w:rsidRDefault="006B61FC">
      <w:pPr>
        <w:pStyle w:val="TOC2"/>
        <w:rPr>
          <w:rFonts w:ascii="Calibri" w:hAnsi="Calibri" w:cs="Times New Roman"/>
        </w:rPr>
      </w:pPr>
      <w:hyperlink w:anchor="_Toc214267350" w:history="1">
        <w:r w:rsidR="00CA0162" w:rsidRPr="00D65D8E">
          <w:rPr>
            <w:rStyle w:val="Hyperlink"/>
          </w:rPr>
          <w:t>1.4</w:t>
        </w:r>
        <w:r w:rsidR="00CA0162">
          <w:rPr>
            <w:rFonts w:ascii="Calibri" w:hAnsi="Calibri" w:cs="Times New Roman"/>
          </w:rPr>
          <w:tab/>
        </w:r>
        <w:r w:rsidR="00CA0162" w:rsidRPr="00D65D8E">
          <w:rPr>
            <w:rStyle w:val="Hyperlink"/>
          </w:rPr>
          <w:t>Floating Production Storage Offloader (FPSOs) (Loading / Discharge Buoys)</w:t>
        </w:r>
        <w:r w:rsidR="00CA0162">
          <w:rPr>
            <w:webHidden/>
          </w:rPr>
          <w:tab/>
        </w:r>
        <w:r w:rsidR="008C0E63">
          <w:rPr>
            <w:webHidden/>
          </w:rPr>
          <w:fldChar w:fldCharType="begin"/>
        </w:r>
        <w:r w:rsidR="00CA0162">
          <w:rPr>
            <w:webHidden/>
          </w:rPr>
          <w:instrText xml:space="preserve"> PAGEREF _Toc214267350 \h </w:instrText>
        </w:r>
        <w:r w:rsidR="008C0E63">
          <w:rPr>
            <w:webHidden/>
          </w:rPr>
        </w:r>
        <w:r w:rsidR="008C0E63">
          <w:rPr>
            <w:webHidden/>
          </w:rPr>
          <w:fldChar w:fldCharType="separate"/>
        </w:r>
        <w:r w:rsidR="008D7564">
          <w:rPr>
            <w:webHidden/>
          </w:rPr>
          <w:t>33</w:t>
        </w:r>
        <w:r w:rsidR="008C0E63">
          <w:rPr>
            <w:webHidden/>
          </w:rPr>
          <w:fldChar w:fldCharType="end"/>
        </w:r>
      </w:hyperlink>
    </w:p>
    <w:p w14:paraId="50626BB4" w14:textId="77777777" w:rsidR="00CA0162" w:rsidRDefault="006B61FC">
      <w:pPr>
        <w:pStyle w:val="TOC2"/>
        <w:rPr>
          <w:rFonts w:ascii="Calibri" w:hAnsi="Calibri" w:cs="Times New Roman"/>
        </w:rPr>
      </w:pPr>
      <w:hyperlink w:anchor="_Toc214267351" w:history="1">
        <w:r w:rsidR="00CA0162" w:rsidRPr="00D65D8E">
          <w:rPr>
            <w:rStyle w:val="Hyperlink"/>
          </w:rPr>
          <w:t>1.5</w:t>
        </w:r>
        <w:r w:rsidR="00CA0162">
          <w:rPr>
            <w:rFonts w:ascii="Calibri" w:hAnsi="Calibri" w:cs="Times New Roman"/>
          </w:rPr>
          <w:tab/>
        </w:r>
        <w:r w:rsidR="00CA0162" w:rsidRPr="00D65D8E">
          <w:rPr>
            <w:rStyle w:val="Hyperlink"/>
          </w:rPr>
          <w:t>Flotel (Oil &amp; Gas Temporary Structures)</w:t>
        </w:r>
        <w:r w:rsidR="00CA0162">
          <w:rPr>
            <w:webHidden/>
          </w:rPr>
          <w:tab/>
        </w:r>
        <w:r w:rsidR="008C0E63">
          <w:rPr>
            <w:webHidden/>
          </w:rPr>
          <w:fldChar w:fldCharType="begin"/>
        </w:r>
        <w:r w:rsidR="00CA0162">
          <w:rPr>
            <w:webHidden/>
          </w:rPr>
          <w:instrText xml:space="preserve"> PAGEREF _Toc214267351 \h </w:instrText>
        </w:r>
        <w:r w:rsidR="008C0E63">
          <w:rPr>
            <w:webHidden/>
          </w:rPr>
        </w:r>
        <w:r w:rsidR="008C0E63">
          <w:rPr>
            <w:webHidden/>
          </w:rPr>
          <w:fldChar w:fldCharType="separate"/>
        </w:r>
        <w:r w:rsidR="008D7564">
          <w:rPr>
            <w:webHidden/>
          </w:rPr>
          <w:t>33</w:t>
        </w:r>
        <w:r w:rsidR="008C0E63">
          <w:rPr>
            <w:webHidden/>
          </w:rPr>
          <w:fldChar w:fldCharType="end"/>
        </w:r>
      </w:hyperlink>
    </w:p>
    <w:p w14:paraId="6ACAB4DA" w14:textId="77777777" w:rsidR="00CA0162" w:rsidRDefault="006B61FC">
      <w:pPr>
        <w:pStyle w:val="TOC2"/>
        <w:rPr>
          <w:rFonts w:ascii="Calibri" w:hAnsi="Calibri" w:cs="Times New Roman"/>
        </w:rPr>
      </w:pPr>
      <w:hyperlink w:anchor="_Toc214267352" w:history="1">
        <w:r w:rsidR="00CA0162" w:rsidRPr="00D65D8E">
          <w:rPr>
            <w:rStyle w:val="Hyperlink"/>
          </w:rPr>
          <w:t>1.6</w:t>
        </w:r>
        <w:r w:rsidR="00CA0162">
          <w:rPr>
            <w:rFonts w:ascii="Calibri" w:hAnsi="Calibri" w:cs="Times New Roman"/>
          </w:rPr>
          <w:tab/>
        </w:r>
        <w:r w:rsidR="00CA0162" w:rsidRPr="00D65D8E">
          <w:rPr>
            <w:rStyle w:val="Hyperlink"/>
          </w:rPr>
          <w:t>LNG Offloading Points</w:t>
        </w:r>
        <w:r w:rsidR="00CA0162">
          <w:rPr>
            <w:webHidden/>
          </w:rPr>
          <w:tab/>
        </w:r>
        <w:r w:rsidR="008C0E63">
          <w:rPr>
            <w:webHidden/>
          </w:rPr>
          <w:fldChar w:fldCharType="begin"/>
        </w:r>
        <w:r w:rsidR="00CA0162">
          <w:rPr>
            <w:webHidden/>
          </w:rPr>
          <w:instrText xml:space="preserve"> PAGEREF _Toc214267352 \h </w:instrText>
        </w:r>
        <w:r w:rsidR="008C0E63">
          <w:rPr>
            <w:webHidden/>
          </w:rPr>
        </w:r>
        <w:r w:rsidR="008C0E63">
          <w:rPr>
            <w:webHidden/>
          </w:rPr>
          <w:fldChar w:fldCharType="separate"/>
        </w:r>
        <w:r w:rsidR="008D7564">
          <w:rPr>
            <w:webHidden/>
          </w:rPr>
          <w:t>33</w:t>
        </w:r>
        <w:r w:rsidR="008C0E63">
          <w:rPr>
            <w:webHidden/>
          </w:rPr>
          <w:fldChar w:fldCharType="end"/>
        </w:r>
      </w:hyperlink>
    </w:p>
    <w:p w14:paraId="7D88EE93" w14:textId="77777777" w:rsidR="00CA0162" w:rsidRDefault="006B61FC">
      <w:pPr>
        <w:pStyle w:val="TOC2"/>
        <w:rPr>
          <w:rFonts w:ascii="Calibri" w:hAnsi="Calibri" w:cs="Times New Roman"/>
        </w:rPr>
      </w:pPr>
      <w:hyperlink w:anchor="_Toc214267353" w:history="1">
        <w:r w:rsidR="00CA0162" w:rsidRPr="00D65D8E">
          <w:rPr>
            <w:rStyle w:val="Hyperlink"/>
          </w:rPr>
          <w:t>1.7</w:t>
        </w:r>
        <w:r w:rsidR="00CA0162">
          <w:rPr>
            <w:rFonts w:ascii="Calibri" w:hAnsi="Calibri" w:cs="Times New Roman"/>
          </w:rPr>
          <w:tab/>
        </w:r>
        <w:r w:rsidR="00CA0162" w:rsidRPr="00D65D8E">
          <w:rPr>
            <w:rStyle w:val="Hyperlink"/>
          </w:rPr>
          <w:t>Meteorological Masts</w:t>
        </w:r>
        <w:r w:rsidR="00CA0162">
          <w:rPr>
            <w:webHidden/>
          </w:rPr>
          <w:tab/>
        </w:r>
        <w:r w:rsidR="008C0E63">
          <w:rPr>
            <w:webHidden/>
          </w:rPr>
          <w:fldChar w:fldCharType="begin"/>
        </w:r>
        <w:r w:rsidR="00CA0162">
          <w:rPr>
            <w:webHidden/>
          </w:rPr>
          <w:instrText xml:space="preserve"> PAGEREF _Toc214267353 \h </w:instrText>
        </w:r>
        <w:r w:rsidR="008C0E63">
          <w:rPr>
            <w:webHidden/>
          </w:rPr>
        </w:r>
        <w:r w:rsidR="008C0E63">
          <w:rPr>
            <w:webHidden/>
          </w:rPr>
          <w:fldChar w:fldCharType="separate"/>
        </w:r>
        <w:r w:rsidR="008D7564">
          <w:rPr>
            <w:webHidden/>
          </w:rPr>
          <w:t>34</w:t>
        </w:r>
        <w:r w:rsidR="008C0E63">
          <w:rPr>
            <w:webHidden/>
          </w:rPr>
          <w:fldChar w:fldCharType="end"/>
        </w:r>
      </w:hyperlink>
    </w:p>
    <w:p w14:paraId="09358673" w14:textId="77777777" w:rsidR="00CA0162" w:rsidRDefault="006B61FC">
      <w:pPr>
        <w:pStyle w:val="TOC2"/>
        <w:rPr>
          <w:rFonts w:ascii="Calibri" w:hAnsi="Calibri" w:cs="Times New Roman"/>
        </w:rPr>
      </w:pPr>
      <w:hyperlink w:anchor="_Toc214267354" w:history="1">
        <w:r w:rsidR="00CA0162" w:rsidRPr="00D65D8E">
          <w:rPr>
            <w:rStyle w:val="Hyperlink"/>
          </w:rPr>
          <w:t>1.8</w:t>
        </w:r>
        <w:r w:rsidR="00CA0162">
          <w:rPr>
            <w:rFonts w:ascii="Calibri" w:hAnsi="Calibri" w:cs="Times New Roman"/>
          </w:rPr>
          <w:tab/>
        </w:r>
        <w:r w:rsidR="00CA0162" w:rsidRPr="00D65D8E">
          <w:rPr>
            <w:rStyle w:val="Hyperlink"/>
          </w:rPr>
          <w:t>Minimum Facility Platform (MFP)</w:t>
        </w:r>
        <w:r w:rsidR="00CA0162">
          <w:rPr>
            <w:webHidden/>
          </w:rPr>
          <w:tab/>
        </w:r>
        <w:r w:rsidR="008C0E63">
          <w:rPr>
            <w:webHidden/>
          </w:rPr>
          <w:fldChar w:fldCharType="begin"/>
        </w:r>
        <w:r w:rsidR="00CA0162">
          <w:rPr>
            <w:webHidden/>
          </w:rPr>
          <w:instrText xml:space="preserve"> PAGEREF _Toc214267354 \h </w:instrText>
        </w:r>
        <w:r w:rsidR="008C0E63">
          <w:rPr>
            <w:webHidden/>
          </w:rPr>
        </w:r>
        <w:r w:rsidR="008C0E63">
          <w:rPr>
            <w:webHidden/>
          </w:rPr>
          <w:fldChar w:fldCharType="separate"/>
        </w:r>
        <w:r w:rsidR="008D7564">
          <w:rPr>
            <w:webHidden/>
          </w:rPr>
          <w:t>34</w:t>
        </w:r>
        <w:r w:rsidR="008C0E63">
          <w:rPr>
            <w:webHidden/>
          </w:rPr>
          <w:fldChar w:fldCharType="end"/>
        </w:r>
      </w:hyperlink>
    </w:p>
    <w:p w14:paraId="6573A5CB" w14:textId="77777777" w:rsidR="00CA0162" w:rsidRDefault="006B61FC">
      <w:pPr>
        <w:pStyle w:val="TOC2"/>
        <w:rPr>
          <w:rFonts w:ascii="Calibri" w:hAnsi="Calibri" w:cs="Times New Roman"/>
        </w:rPr>
      </w:pPr>
      <w:hyperlink w:anchor="_Toc214267355" w:history="1">
        <w:r w:rsidR="00CA0162" w:rsidRPr="00D65D8E">
          <w:rPr>
            <w:rStyle w:val="Hyperlink"/>
          </w:rPr>
          <w:t>1.9</w:t>
        </w:r>
        <w:r w:rsidR="00CA0162">
          <w:rPr>
            <w:rFonts w:ascii="Calibri" w:hAnsi="Calibri" w:cs="Times New Roman"/>
          </w:rPr>
          <w:tab/>
        </w:r>
        <w:r w:rsidR="00CA0162" w:rsidRPr="00D65D8E">
          <w:rPr>
            <w:rStyle w:val="Hyperlink"/>
          </w:rPr>
          <w:t>Offshore docks / Loading Islands</w:t>
        </w:r>
        <w:r w:rsidR="00CA0162">
          <w:rPr>
            <w:webHidden/>
          </w:rPr>
          <w:tab/>
        </w:r>
        <w:r w:rsidR="008C0E63">
          <w:rPr>
            <w:webHidden/>
          </w:rPr>
          <w:fldChar w:fldCharType="begin"/>
        </w:r>
        <w:r w:rsidR="00CA0162">
          <w:rPr>
            <w:webHidden/>
          </w:rPr>
          <w:instrText xml:space="preserve"> PAGEREF _Toc214267355 \h </w:instrText>
        </w:r>
        <w:r w:rsidR="008C0E63">
          <w:rPr>
            <w:webHidden/>
          </w:rPr>
        </w:r>
        <w:r w:rsidR="008C0E63">
          <w:rPr>
            <w:webHidden/>
          </w:rPr>
          <w:fldChar w:fldCharType="separate"/>
        </w:r>
        <w:r w:rsidR="008D7564">
          <w:rPr>
            <w:webHidden/>
          </w:rPr>
          <w:t>35</w:t>
        </w:r>
        <w:r w:rsidR="008C0E63">
          <w:rPr>
            <w:webHidden/>
          </w:rPr>
          <w:fldChar w:fldCharType="end"/>
        </w:r>
      </w:hyperlink>
    </w:p>
    <w:p w14:paraId="20AC498B" w14:textId="77777777" w:rsidR="00CA0162" w:rsidRDefault="006B61FC">
      <w:pPr>
        <w:pStyle w:val="TOC2"/>
        <w:rPr>
          <w:rFonts w:ascii="Calibri" w:hAnsi="Calibri" w:cs="Times New Roman"/>
        </w:rPr>
      </w:pPr>
      <w:hyperlink w:anchor="_Toc214267356" w:history="1">
        <w:r w:rsidR="00CA0162" w:rsidRPr="00D65D8E">
          <w:rPr>
            <w:rStyle w:val="Hyperlink"/>
          </w:rPr>
          <w:t>1.10</w:t>
        </w:r>
        <w:r w:rsidR="00CA0162">
          <w:rPr>
            <w:rFonts w:ascii="Calibri" w:hAnsi="Calibri" w:cs="Times New Roman"/>
          </w:rPr>
          <w:tab/>
        </w:r>
        <w:r w:rsidR="00CA0162" w:rsidRPr="00D65D8E">
          <w:rPr>
            <w:rStyle w:val="Hyperlink"/>
          </w:rPr>
          <w:t>Pipes</w:t>
        </w:r>
        <w:r w:rsidR="00CA0162">
          <w:rPr>
            <w:webHidden/>
          </w:rPr>
          <w:tab/>
        </w:r>
        <w:r w:rsidR="008C0E63">
          <w:rPr>
            <w:webHidden/>
          </w:rPr>
          <w:fldChar w:fldCharType="begin"/>
        </w:r>
        <w:r w:rsidR="00CA0162">
          <w:rPr>
            <w:webHidden/>
          </w:rPr>
          <w:instrText xml:space="preserve"> PAGEREF _Toc214267356 \h </w:instrText>
        </w:r>
        <w:r w:rsidR="008C0E63">
          <w:rPr>
            <w:webHidden/>
          </w:rPr>
        </w:r>
        <w:r w:rsidR="008C0E63">
          <w:rPr>
            <w:webHidden/>
          </w:rPr>
          <w:fldChar w:fldCharType="separate"/>
        </w:r>
        <w:r w:rsidR="008D7564">
          <w:rPr>
            <w:webHidden/>
          </w:rPr>
          <w:t>35</w:t>
        </w:r>
        <w:r w:rsidR="008C0E63">
          <w:rPr>
            <w:webHidden/>
          </w:rPr>
          <w:fldChar w:fldCharType="end"/>
        </w:r>
      </w:hyperlink>
    </w:p>
    <w:p w14:paraId="0C8E2973" w14:textId="77777777" w:rsidR="00CA0162" w:rsidRDefault="006B61FC">
      <w:pPr>
        <w:pStyle w:val="TOC2"/>
        <w:rPr>
          <w:rFonts w:ascii="Calibri" w:hAnsi="Calibri" w:cs="Times New Roman"/>
        </w:rPr>
      </w:pPr>
      <w:hyperlink w:anchor="_Toc214267357" w:history="1">
        <w:r w:rsidR="00CA0162" w:rsidRPr="00D65D8E">
          <w:rPr>
            <w:rStyle w:val="Hyperlink"/>
          </w:rPr>
          <w:t>1.11</w:t>
        </w:r>
        <w:r w:rsidR="00CA0162">
          <w:rPr>
            <w:rFonts w:ascii="Calibri" w:hAnsi="Calibri" w:cs="Times New Roman"/>
          </w:rPr>
          <w:tab/>
        </w:r>
        <w:r w:rsidR="00CA0162" w:rsidRPr="00D65D8E">
          <w:rPr>
            <w:rStyle w:val="Hyperlink"/>
          </w:rPr>
          <w:t>Production Platform / Drilling Rigs</w:t>
        </w:r>
        <w:r w:rsidR="00CA0162">
          <w:rPr>
            <w:webHidden/>
          </w:rPr>
          <w:tab/>
        </w:r>
        <w:r w:rsidR="008C0E63">
          <w:rPr>
            <w:webHidden/>
          </w:rPr>
          <w:fldChar w:fldCharType="begin"/>
        </w:r>
        <w:r w:rsidR="00CA0162">
          <w:rPr>
            <w:webHidden/>
          </w:rPr>
          <w:instrText xml:space="preserve"> PAGEREF _Toc214267357 \h </w:instrText>
        </w:r>
        <w:r w:rsidR="008C0E63">
          <w:rPr>
            <w:webHidden/>
          </w:rPr>
        </w:r>
        <w:r w:rsidR="008C0E63">
          <w:rPr>
            <w:webHidden/>
          </w:rPr>
          <w:fldChar w:fldCharType="separate"/>
        </w:r>
        <w:r w:rsidR="008D7564">
          <w:rPr>
            <w:webHidden/>
          </w:rPr>
          <w:t>37</w:t>
        </w:r>
        <w:r w:rsidR="008C0E63">
          <w:rPr>
            <w:webHidden/>
          </w:rPr>
          <w:fldChar w:fldCharType="end"/>
        </w:r>
      </w:hyperlink>
    </w:p>
    <w:p w14:paraId="44D8CCFC" w14:textId="77777777" w:rsidR="00CA0162" w:rsidRDefault="006B61FC">
      <w:pPr>
        <w:pStyle w:val="TOC2"/>
        <w:rPr>
          <w:rFonts w:ascii="Calibri" w:hAnsi="Calibri" w:cs="Times New Roman"/>
        </w:rPr>
      </w:pPr>
      <w:hyperlink w:anchor="_Toc214267358" w:history="1">
        <w:r w:rsidR="00CA0162" w:rsidRPr="00D65D8E">
          <w:rPr>
            <w:rStyle w:val="Hyperlink"/>
          </w:rPr>
          <w:t>1.12</w:t>
        </w:r>
        <w:r w:rsidR="00CA0162">
          <w:rPr>
            <w:rFonts w:ascii="Calibri" w:hAnsi="Calibri" w:cs="Times New Roman"/>
          </w:rPr>
          <w:tab/>
        </w:r>
        <w:r w:rsidR="00CA0162" w:rsidRPr="00D65D8E">
          <w:rPr>
            <w:rStyle w:val="Hyperlink"/>
          </w:rPr>
          <w:t>Seaplane berth</w:t>
        </w:r>
        <w:r w:rsidR="00CA0162">
          <w:rPr>
            <w:webHidden/>
          </w:rPr>
          <w:tab/>
        </w:r>
        <w:r w:rsidR="008C0E63">
          <w:rPr>
            <w:webHidden/>
          </w:rPr>
          <w:fldChar w:fldCharType="begin"/>
        </w:r>
        <w:r w:rsidR="00CA0162">
          <w:rPr>
            <w:webHidden/>
          </w:rPr>
          <w:instrText xml:space="preserve"> PAGEREF _Toc214267358 \h </w:instrText>
        </w:r>
        <w:r w:rsidR="008C0E63">
          <w:rPr>
            <w:webHidden/>
          </w:rPr>
        </w:r>
        <w:r w:rsidR="008C0E63">
          <w:rPr>
            <w:webHidden/>
          </w:rPr>
          <w:fldChar w:fldCharType="separate"/>
        </w:r>
        <w:r w:rsidR="008D7564">
          <w:rPr>
            <w:webHidden/>
          </w:rPr>
          <w:t>37</w:t>
        </w:r>
        <w:r w:rsidR="008C0E63">
          <w:rPr>
            <w:webHidden/>
          </w:rPr>
          <w:fldChar w:fldCharType="end"/>
        </w:r>
      </w:hyperlink>
    </w:p>
    <w:p w14:paraId="4C3CBFD4" w14:textId="77777777" w:rsidR="00CA0162" w:rsidRDefault="006B61FC">
      <w:pPr>
        <w:pStyle w:val="TOC2"/>
        <w:rPr>
          <w:rFonts w:ascii="Calibri" w:hAnsi="Calibri" w:cs="Times New Roman"/>
        </w:rPr>
      </w:pPr>
      <w:hyperlink w:anchor="_Toc214267359" w:history="1">
        <w:r w:rsidR="00CA0162" w:rsidRPr="00D65D8E">
          <w:rPr>
            <w:rStyle w:val="Hyperlink"/>
          </w:rPr>
          <w:t>1.13</w:t>
        </w:r>
        <w:r w:rsidR="00CA0162">
          <w:rPr>
            <w:rFonts w:ascii="Calibri" w:hAnsi="Calibri" w:cs="Times New Roman"/>
          </w:rPr>
          <w:tab/>
        </w:r>
        <w:r w:rsidR="00CA0162" w:rsidRPr="00D65D8E">
          <w:rPr>
            <w:rStyle w:val="Hyperlink"/>
          </w:rPr>
          <w:t>Seawater Intakes / Sewage Outfalls</w:t>
        </w:r>
        <w:r w:rsidR="00CA0162">
          <w:rPr>
            <w:webHidden/>
          </w:rPr>
          <w:tab/>
        </w:r>
        <w:r w:rsidR="008C0E63">
          <w:rPr>
            <w:webHidden/>
          </w:rPr>
          <w:fldChar w:fldCharType="begin"/>
        </w:r>
        <w:r w:rsidR="00CA0162">
          <w:rPr>
            <w:webHidden/>
          </w:rPr>
          <w:instrText xml:space="preserve"> PAGEREF _Toc214267359 \h </w:instrText>
        </w:r>
        <w:r w:rsidR="008C0E63">
          <w:rPr>
            <w:webHidden/>
          </w:rPr>
        </w:r>
        <w:r w:rsidR="008C0E63">
          <w:rPr>
            <w:webHidden/>
          </w:rPr>
          <w:fldChar w:fldCharType="separate"/>
        </w:r>
        <w:r w:rsidR="008D7564">
          <w:rPr>
            <w:webHidden/>
          </w:rPr>
          <w:t>38</w:t>
        </w:r>
        <w:r w:rsidR="008C0E63">
          <w:rPr>
            <w:webHidden/>
          </w:rPr>
          <w:fldChar w:fldCharType="end"/>
        </w:r>
      </w:hyperlink>
    </w:p>
    <w:p w14:paraId="51981184" w14:textId="77777777" w:rsidR="00CA0162" w:rsidRDefault="006B61FC">
      <w:pPr>
        <w:pStyle w:val="TOC2"/>
        <w:rPr>
          <w:rFonts w:ascii="Calibri" w:hAnsi="Calibri" w:cs="Times New Roman"/>
        </w:rPr>
      </w:pPr>
      <w:hyperlink w:anchor="_Toc214267360" w:history="1">
        <w:r w:rsidR="00CA0162" w:rsidRPr="00D65D8E">
          <w:rPr>
            <w:rStyle w:val="Hyperlink"/>
          </w:rPr>
          <w:t>1.14</w:t>
        </w:r>
        <w:r w:rsidR="00CA0162">
          <w:rPr>
            <w:rFonts w:ascii="Calibri" w:hAnsi="Calibri" w:cs="Times New Roman"/>
          </w:rPr>
          <w:tab/>
        </w:r>
        <w:r w:rsidR="00CA0162" w:rsidRPr="00D65D8E">
          <w:rPr>
            <w:rStyle w:val="Hyperlink"/>
          </w:rPr>
          <w:t>Single Point Mooring (SPM) (Loading / Discharge Buoys)</w:t>
        </w:r>
        <w:r w:rsidR="00CA0162">
          <w:rPr>
            <w:webHidden/>
          </w:rPr>
          <w:tab/>
        </w:r>
        <w:r w:rsidR="008C0E63">
          <w:rPr>
            <w:webHidden/>
          </w:rPr>
          <w:fldChar w:fldCharType="begin"/>
        </w:r>
        <w:r w:rsidR="00CA0162">
          <w:rPr>
            <w:webHidden/>
          </w:rPr>
          <w:instrText xml:space="preserve"> PAGEREF _Toc214267360 \h </w:instrText>
        </w:r>
        <w:r w:rsidR="008C0E63">
          <w:rPr>
            <w:webHidden/>
          </w:rPr>
        </w:r>
        <w:r w:rsidR="008C0E63">
          <w:rPr>
            <w:webHidden/>
          </w:rPr>
          <w:fldChar w:fldCharType="separate"/>
        </w:r>
        <w:r w:rsidR="008D7564">
          <w:rPr>
            <w:webHidden/>
          </w:rPr>
          <w:t>38</w:t>
        </w:r>
        <w:r w:rsidR="008C0E63">
          <w:rPr>
            <w:webHidden/>
          </w:rPr>
          <w:fldChar w:fldCharType="end"/>
        </w:r>
      </w:hyperlink>
    </w:p>
    <w:p w14:paraId="51E4C533" w14:textId="77777777" w:rsidR="00CA0162" w:rsidRDefault="006B61FC">
      <w:pPr>
        <w:pStyle w:val="TOC2"/>
        <w:rPr>
          <w:rFonts w:ascii="Calibri" w:hAnsi="Calibri" w:cs="Times New Roman"/>
        </w:rPr>
      </w:pPr>
      <w:hyperlink w:anchor="_Toc214267361" w:history="1">
        <w:r w:rsidR="00CA0162" w:rsidRPr="00D65D8E">
          <w:rPr>
            <w:rStyle w:val="Hyperlink"/>
          </w:rPr>
          <w:t>1.15</w:t>
        </w:r>
        <w:r w:rsidR="00CA0162">
          <w:rPr>
            <w:rFonts w:ascii="Calibri" w:hAnsi="Calibri" w:cs="Times New Roman"/>
          </w:rPr>
          <w:tab/>
        </w:r>
        <w:r w:rsidR="00CA0162" w:rsidRPr="00D65D8E">
          <w:rPr>
            <w:rStyle w:val="Hyperlink"/>
          </w:rPr>
          <w:t>Tension Leg Platform (TLP) (Oil &amp; Gas Permanent Installations)</w:t>
        </w:r>
        <w:r w:rsidR="00CA0162">
          <w:rPr>
            <w:webHidden/>
          </w:rPr>
          <w:tab/>
        </w:r>
        <w:r w:rsidR="008C0E63">
          <w:rPr>
            <w:webHidden/>
          </w:rPr>
          <w:fldChar w:fldCharType="begin"/>
        </w:r>
        <w:r w:rsidR="00CA0162">
          <w:rPr>
            <w:webHidden/>
          </w:rPr>
          <w:instrText xml:space="preserve"> PAGEREF _Toc214267361 \h </w:instrText>
        </w:r>
        <w:r w:rsidR="008C0E63">
          <w:rPr>
            <w:webHidden/>
          </w:rPr>
        </w:r>
        <w:r w:rsidR="008C0E63">
          <w:rPr>
            <w:webHidden/>
          </w:rPr>
          <w:fldChar w:fldCharType="separate"/>
        </w:r>
        <w:r w:rsidR="008D7564">
          <w:rPr>
            <w:webHidden/>
          </w:rPr>
          <w:t>39</w:t>
        </w:r>
        <w:r w:rsidR="008C0E63">
          <w:rPr>
            <w:webHidden/>
          </w:rPr>
          <w:fldChar w:fldCharType="end"/>
        </w:r>
      </w:hyperlink>
    </w:p>
    <w:p w14:paraId="506E23F9" w14:textId="77777777" w:rsidR="00CA0162" w:rsidRDefault="006B61FC">
      <w:pPr>
        <w:pStyle w:val="TOC2"/>
        <w:rPr>
          <w:rFonts w:ascii="Calibri" w:hAnsi="Calibri" w:cs="Times New Roman"/>
        </w:rPr>
      </w:pPr>
      <w:hyperlink w:anchor="_Toc214267362" w:history="1">
        <w:r w:rsidR="00CA0162" w:rsidRPr="00D65D8E">
          <w:rPr>
            <w:rStyle w:val="Hyperlink"/>
          </w:rPr>
          <w:t>1.16</w:t>
        </w:r>
        <w:r w:rsidR="00CA0162">
          <w:rPr>
            <w:rFonts w:ascii="Calibri" w:hAnsi="Calibri" w:cs="Times New Roman"/>
          </w:rPr>
          <w:tab/>
        </w:r>
        <w:r w:rsidR="00CA0162" w:rsidRPr="00D65D8E">
          <w:rPr>
            <w:rStyle w:val="Hyperlink"/>
          </w:rPr>
          <w:t>Tidal Generator</w:t>
        </w:r>
        <w:r w:rsidR="00CA0162">
          <w:rPr>
            <w:webHidden/>
          </w:rPr>
          <w:tab/>
        </w:r>
        <w:r w:rsidR="008C0E63">
          <w:rPr>
            <w:webHidden/>
          </w:rPr>
          <w:fldChar w:fldCharType="begin"/>
        </w:r>
        <w:r w:rsidR="00CA0162">
          <w:rPr>
            <w:webHidden/>
          </w:rPr>
          <w:instrText xml:space="preserve"> PAGEREF _Toc214267362 \h </w:instrText>
        </w:r>
        <w:r w:rsidR="008C0E63">
          <w:rPr>
            <w:webHidden/>
          </w:rPr>
        </w:r>
        <w:r w:rsidR="008C0E63">
          <w:rPr>
            <w:webHidden/>
          </w:rPr>
          <w:fldChar w:fldCharType="separate"/>
        </w:r>
        <w:r w:rsidR="008D7564">
          <w:rPr>
            <w:webHidden/>
          </w:rPr>
          <w:t>40</w:t>
        </w:r>
        <w:r w:rsidR="008C0E63">
          <w:rPr>
            <w:webHidden/>
          </w:rPr>
          <w:fldChar w:fldCharType="end"/>
        </w:r>
      </w:hyperlink>
    </w:p>
    <w:p w14:paraId="2C66D742" w14:textId="77777777" w:rsidR="00CA0162" w:rsidRDefault="006B61FC">
      <w:pPr>
        <w:pStyle w:val="TOC2"/>
        <w:rPr>
          <w:rFonts w:ascii="Calibri" w:hAnsi="Calibri" w:cs="Times New Roman"/>
        </w:rPr>
      </w:pPr>
      <w:hyperlink w:anchor="_Toc214267363" w:history="1">
        <w:r w:rsidR="00CA0162" w:rsidRPr="00D65D8E">
          <w:rPr>
            <w:rStyle w:val="Hyperlink"/>
          </w:rPr>
          <w:t>1.17</w:t>
        </w:r>
        <w:r w:rsidR="00CA0162">
          <w:rPr>
            <w:rFonts w:ascii="Calibri" w:hAnsi="Calibri" w:cs="Times New Roman"/>
          </w:rPr>
          <w:tab/>
        </w:r>
        <w:r w:rsidR="00CA0162" w:rsidRPr="00D65D8E">
          <w:rPr>
            <w:rStyle w:val="Hyperlink"/>
          </w:rPr>
          <w:t>Tidal Generator Field</w:t>
        </w:r>
        <w:r w:rsidR="00CA0162">
          <w:rPr>
            <w:webHidden/>
          </w:rPr>
          <w:tab/>
        </w:r>
        <w:r w:rsidR="008C0E63">
          <w:rPr>
            <w:webHidden/>
          </w:rPr>
          <w:fldChar w:fldCharType="begin"/>
        </w:r>
        <w:r w:rsidR="00CA0162">
          <w:rPr>
            <w:webHidden/>
          </w:rPr>
          <w:instrText xml:space="preserve"> PAGEREF _Toc214267363 \h </w:instrText>
        </w:r>
        <w:r w:rsidR="008C0E63">
          <w:rPr>
            <w:webHidden/>
          </w:rPr>
        </w:r>
        <w:r w:rsidR="008C0E63">
          <w:rPr>
            <w:webHidden/>
          </w:rPr>
          <w:fldChar w:fldCharType="separate"/>
        </w:r>
        <w:r w:rsidR="008D7564">
          <w:rPr>
            <w:webHidden/>
          </w:rPr>
          <w:t>40</w:t>
        </w:r>
        <w:r w:rsidR="008C0E63">
          <w:rPr>
            <w:webHidden/>
          </w:rPr>
          <w:fldChar w:fldCharType="end"/>
        </w:r>
      </w:hyperlink>
    </w:p>
    <w:p w14:paraId="005CC39D" w14:textId="77777777" w:rsidR="00CA0162" w:rsidRDefault="006B61FC">
      <w:pPr>
        <w:pStyle w:val="TOC2"/>
        <w:rPr>
          <w:rFonts w:ascii="Calibri" w:hAnsi="Calibri" w:cs="Times New Roman"/>
        </w:rPr>
      </w:pPr>
      <w:hyperlink w:anchor="_Toc214267364" w:history="1">
        <w:r w:rsidR="00CA0162" w:rsidRPr="00D65D8E">
          <w:rPr>
            <w:rStyle w:val="Hyperlink"/>
          </w:rPr>
          <w:t>1.18</w:t>
        </w:r>
        <w:r w:rsidR="00CA0162">
          <w:rPr>
            <w:rFonts w:ascii="Calibri" w:hAnsi="Calibri" w:cs="Times New Roman"/>
          </w:rPr>
          <w:tab/>
        </w:r>
        <w:r w:rsidR="00CA0162" w:rsidRPr="00D65D8E">
          <w:rPr>
            <w:rStyle w:val="Hyperlink"/>
          </w:rPr>
          <w:t>Underwater manifolds / obstructions</w:t>
        </w:r>
        <w:r w:rsidR="00CA0162">
          <w:rPr>
            <w:webHidden/>
          </w:rPr>
          <w:tab/>
        </w:r>
        <w:r w:rsidR="008C0E63">
          <w:rPr>
            <w:webHidden/>
          </w:rPr>
          <w:fldChar w:fldCharType="begin"/>
        </w:r>
        <w:r w:rsidR="00CA0162">
          <w:rPr>
            <w:webHidden/>
          </w:rPr>
          <w:instrText xml:space="preserve"> PAGEREF _Toc214267364 \h </w:instrText>
        </w:r>
        <w:r w:rsidR="008C0E63">
          <w:rPr>
            <w:webHidden/>
          </w:rPr>
        </w:r>
        <w:r w:rsidR="008C0E63">
          <w:rPr>
            <w:webHidden/>
          </w:rPr>
          <w:fldChar w:fldCharType="separate"/>
        </w:r>
        <w:r w:rsidR="008D7564">
          <w:rPr>
            <w:webHidden/>
          </w:rPr>
          <w:t>41</w:t>
        </w:r>
        <w:r w:rsidR="008C0E63">
          <w:rPr>
            <w:webHidden/>
          </w:rPr>
          <w:fldChar w:fldCharType="end"/>
        </w:r>
      </w:hyperlink>
    </w:p>
    <w:p w14:paraId="01C92033" w14:textId="77777777" w:rsidR="00CA0162" w:rsidRDefault="006B61FC">
      <w:pPr>
        <w:pStyle w:val="TOC2"/>
        <w:rPr>
          <w:rFonts w:ascii="Calibri" w:hAnsi="Calibri" w:cs="Times New Roman"/>
        </w:rPr>
      </w:pPr>
      <w:hyperlink w:anchor="_Toc214267365" w:history="1">
        <w:r w:rsidR="00CA0162" w:rsidRPr="00D65D8E">
          <w:rPr>
            <w:rStyle w:val="Hyperlink"/>
          </w:rPr>
          <w:t>1.19</w:t>
        </w:r>
        <w:r w:rsidR="00CA0162">
          <w:rPr>
            <w:rFonts w:ascii="Calibri" w:hAnsi="Calibri" w:cs="Times New Roman"/>
          </w:rPr>
          <w:tab/>
        </w:r>
        <w:r w:rsidR="00CA0162" w:rsidRPr="00D65D8E">
          <w:rPr>
            <w:rStyle w:val="Hyperlink"/>
          </w:rPr>
          <w:t>Water Injection Platforms or booster station (WIPs)</w:t>
        </w:r>
        <w:r w:rsidR="00CA0162">
          <w:rPr>
            <w:webHidden/>
          </w:rPr>
          <w:tab/>
        </w:r>
        <w:r w:rsidR="008C0E63">
          <w:rPr>
            <w:webHidden/>
          </w:rPr>
          <w:fldChar w:fldCharType="begin"/>
        </w:r>
        <w:r w:rsidR="00CA0162">
          <w:rPr>
            <w:webHidden/>
          </w:rPr>
          <w:instrText xml:space="preserve"> PAGEREF _Toc214267365 \h </w:instrText>
        </w:r>
        <w:r w:rsidR="008C0E63">
          <w:rPr>
            <w:webHidden/>
          </w:rPr>
        </w:r>
        <w:r w:rsidR="008C0E63">
          <w:rPr>
            <w:webHidden/>
          </w:rPr>
          <w:fldChar w:fldCharType="separate"/>
        </w:r>
        <w:r w:rsidR="008D7564">
          <w:rPr>
            <w:webHidden/>
          </w:rPr>
          <w:t>41</w:t>
        </w:r>
        <w:r w:rsidR="008C0E63">
          <w:rPr>
            <w:webHidden/>
          </w:rPr>
          <w:fldChar w:fldCharType="end"/>
        </w:r>
      </w:hyperlink>
    </w:p>
    <w:p w14:paraId="1BE506EB" w14:textId="77777777" w:rsidR="00CA0162" w:rsidRDefault="006B61FC">
      <w:pPr>
        <w:pStyle w:val="TOC2"/>
        <w:rPr>
          <w:rFonts w:ascii="Calibri" w:hAnsi="Calibri" w:cs="Times New Roman"/>
        </w:rPr>
      </w:pPr>
      <w:hyperlink w:anchor="_Toc214267366" w:history="1">
        <w:r w:rsidR="00CA0162" w:rsidRPr="00D65D8E">
          <w:rPr>
            <w:rStyle w:val="Hyperlink"/>
          </w:rPr>
          <w:t>1.20</w:t>
        </w:r>
        <w:r w:rsidR="00CA0162">
          <w:rPr>
            <w:rFonts w:ascii="Calibri" w:hAnsi="Calibri" w:cs="Times New Roman"/>
          </w:rPr>
          <w:tab/>
        </w:r>
        <w:r w:rsidR="00CA0162" w:rsidRPr="00D65D8E">
          <w:rPr>
            <w:rStyle w:val="Hyperlink"/>
          </w:rPr>
          <w:t>Wave Generator</w:t>
        </w:r>
        <w:r w:rsidR="00CA0162">
          <w:rPr>
            <w:webHidden/>
          </w:rPr>
          <w:tab/>
        </w:r>
        <w:r w:rsidR="008C0E63">
          <w:rPr>
            <w:webHidden/>
          </w:rPr>
          <w:fldChar w:fldCharType="begin"/>
        </w:r>
        <w:r w:rsidR="00CA0162">
          <w:rPr>
            <w:webHidden/>
          </w:rPr>
          <w:instrText xml:space="preserve"> PAGEREF _Toc214267366 \h </w:instrText>
        </w:r>
        <w:r w:rsidR="008C0E63">
          <w:rPr>
            <w:webHidden/>
          </w:rPr>
        </w:r>
        <w:r w:rsidR="008C0E63">
          <w:rPr>
            <w:webHidden/>
          </w:rPr>
          <w:fldChar w:fldCharType="separate"/>
        </w:r>
        <w:r w:rsidR="008D7564">
          <w:rPr>
            <w:webHidden/>
          </w:rPr>
          <w:t>42</w:t>
        </w:r>
        <w:r w:rsidR="008C0E63">
          <w:rPr>
            <w:webHidden/>
          </w:rPr>
          <w:fldChar w:fldCharType="end"/>
        </w:r>
      </w:hyperlink>
    </w:p>
    <w:p w14:paraId="3C4724AD" w14:textId="77777777" w:rsidR="00CA0162" w:rsidRDefault="006B61FC">
      <w:pPr>
        <w:pStyle w:val="TOC2"/>
        <w:rPr>
          <w:rFonts w:ascii="Calibri" w:hAnsi="Calibri" w:cs="Times New Roman"/>
        </w:rPr>
      </w:pPr>
      <w:hyperlink w:anchor="_Toc214267367" w:history="1">
        <w:r w:rsidR="00CA0162" w:rsidRPr="00D65D8E">
          <w:rPr>
            <w:rStyle w:val="Hyperlink"/>
          </w:rPr>
          <w:t>1.21</w:t>
        </w:r>
        <w:r w:rsidR="00CA0162">
          <w:rPr>
            <w:rFonts w:ascii="Calibri" w:hAnsi="Calibri" w:cs="Times New Roman"/>
          </w:rPr>
          <w:tab/>
        </w:r>
        <w:r w:rsidR="00CA0162" w:rsidRPr="00D65D8E">
          <w:rPr>
            <w:rStyle w:val="Hyperlink"/>
          </w:rPr>
          <w:t>Wave Generator Field</w:t>
        </w:r>
        <w:r w:rsidR="00CA0162">
          <w:rPr>
            <w:webHidden/>
          </w:rPr>
          <w:tab/>
        </w:r>
        <w:r w:rsidR="008C0E63">
          <w:rPr>
            <w:webHidden/>
          </w:rPr>
          <w:fldChar w:fldCharType="begin"/>
        </w:r>
        <w:r w:rsidR="00CA0162">
          <w:rPr>
            <w:webHidden/>
          </w:rPr>
          <w:instrText xml:space="preserve"> PAGEREF _Toc214267367 \h </w:instrText>
        </w:r>
        <w:r w:rsidR="008C0E63">
          <w:rPr>
            <w:webHidden/>
          </w:rPr>
        </w:r>
        <w:r w:rsidR="008C0E63">
          <w:rPr>
            <w:webHidden/>
          </w:rPr>
          <w:fldChar w:fldCharType="separate"/>
        </w:r>
        <w:r w:rsidR="008D7564">
          <w:rPr>
            <w:webHidden/>
          </w:rPr>
          <w:t>42</w:t>
        </w:r>
        <w:r w:rsidR="008C0E63">
          <w:rPr>
            <w:webHidden/>
          </w:rPr>
          <w:fldChar w:fldCharType="end"/>
        </w:r>
      </w:hyperlink>
    </w:p>
    <w:p w14:paraId="1056C719" w14:textId="77777777" w:rsidR="00CA0162" w:rsidRDefault="006B61FC">
      <w:pPr>
        <w:pStyle w:val="TOC2"/>
        <w:rPr>
          <w:rFonts w:ascii="Calibri" w:hAnsi="Calibri" w:cs="Times New Roman"/>
        </w:rPr>
      </w:pPr>
      <w:hyperlink w:anchor="_Toc214267368" w:history="1">
        <w:r w:rsidR="00CA0162" w:rsidRPr="00D65D8E">
          <w:rPr>
            <w:rStyle w:val="Hyperlink"/>
          </w:rPr>
          <w:t>1.22</w:t>
        </w:r>
        <w:r w:rsidR="00CA0162">
          <w:rPr>
            <w:rFonts w:ascii="Calibri" w:hAnsi="Calibri" w:cs="Times New Roman"/>
          </w:rPr>
          <w:tab/>
        </w:r>
        <w:r w:rsidR="00CA0162" w:rsidRPr="00D65D8E">
          <w:rPr>
            <w:rStyle w:val="Hyperlink"/>
          </w:rPr>
          <w:t>Wind Generator</w:t>
        </w:r>
        <w:r w:rsidR="00CA0162">
          <w:rPr>
            <w:webHidden/>
          </w:rPr>
          <w:tab/>
        </w:r>
        <w:r w:rsidR="008C0E63">
          <w:rPr>
            <w:webHidden/>
          </w:rPr>
          <w:fldChar w:fldCharType="begin"/>
        </w:r>
        <w:r w:rsidR="00CA0162">
          <w:rPr>
            <w:webHidden/>
          </w:rPr>
          <w:instrText xml:space="preserve"> PAGEREF _Toc214267368 \h </w:instrText>
        </w:r>
        <w:r w:rsidR="008C0E63">
          <w:rPr>
            <w:webHidden/>
          </w:rPr>
        </w:r>
        <w:r w:rsidR="008C0E63">
          <w:rPr>
            <w:webHidden/>
          </w:rPr>
          <w:fldChar w:fldCharType="separate"/>
        </w:r>
        <w:r w:rsidR="008D7564">
          <w:rPr>
            <w:webHidden/>
          </w:rPr>
          <w:t>43</w:t>
        </w:r>
        <w:r w:rsidR="008C0E63">
          <w:rPr>
            <w:webHidden/>
          </w:rPr>
          <w:fldChar w:fldCharType="end"/>
        </w:r>
      </w:hyperlink>
    </w:p>
    <w:p w14:paraId="6C20B563" w14:textId="77777777" w:rsidR="00CA0162" w:rsidRDefault="006B61FC">
      <w:pPr>
        <w:pStyle w:val="TOC2"/>
        <w:rPr>
          <w:rFonts w:ascii="Calibri" w:hAnsi="Calibri" w:cs="Times New Roman"/>
        </w:rPr>
      </w:pPr>
      <w:hyperlink w:anchor="_Toc214267369" w:history="1">
        <w:r w:rsidR="00CA0162" w:rsidRPr="00D65D8E">
          <w:rPr>
            <w:rStyle w:val="Hyperlink"/>
          </w:rPr>
          <w:t>1.23</w:t>
        </w:r>
        <w:r w:rsidR="00CA0162">
          <w:rPr>
            <w:rFonts w:ascii="Calibri" w:hAnsi="Calibri" w:cs="Times New Roman"/>
          </w:rPr>
          <w:tab/>
        </w:r>
        <w:r w:rsidR="00754947" w:rsidRPr="00754947">
          <w:t>Offshore</w:t>
        </w:r>
        <w:r w:rsidR="00754947">
          <w:rPr>
            <w:rFonts w:ascii="Calibri" w:hAnsi="Calibri" w:cs="Times New Roman"/>
          </w:rPr>
          <w:t xml:space="preserve"> </w:t>
        </w:r>
        <w:r w:rsidR="00CA0162" w:rsidRPr="00D65D8E">
          <w:rPr>
            <w:rStyle w:val="Hyperlink"/>
          </w:rPr>
          <w:t>Wind Farm</w:t>
        </w:r>
        <w:r w:rsidR="00CA0162">
          <w:rPr>
            <w:webHidden/>
          </w:rPr>
          <w:tab/>
        </w:r>
        <w:r w:rsidR="008C0E63">
          <w:rPr>
            <w:webHidden/>
          </w:rPr>
          <w:fldChar w:fldCharType="begin"/>
        </w:r>
        <w:r w:rsidR="00CA0162">
          <w:rPr>
            <w:webHidden/>
          </w:rPr>
          <w:instrText xml:space="preserve"> PAGEREF _Toc214267369 \h </w:instrText>
        </w:r>
        <w:r w:rsidR="008C0E63">
          <w:rPr>
            <w:webHidden/>
          </w:rPr>
        </w:r>
        <w:r w:rsidR="008C0E63">
          <w:rPr>
            <w:webHidden/>
          </w:rPr>
          <w:fldChar w:fldCharType="separate"/>
        </w:r>
        <w:r w:rsidR="008D7564">
          <w:rPr>
            <w:webHidden/>
          </w:rPr>
          <w:t>43</w:t>
        </w:r>
        <w:r w:rsidR="008C0E63">
          <w:rPr>
            <w:webHidden/>
          </w:rPr>
          <w:fldChar w:fldCharType="end"/>
        </w:r>
      </w:hyperlink>
    </w:p>
    <w:p w14:paraId="3DDB96B8" w14:textId="77777777" w:rsidR="0086198B" w:rsidRPr="00CA0162" w:rsidRDefault="008C0E63" w:rsidP="0086198B">
      <w:pPr>
        <w:pStyle w:val="BodyText"/>
        <w:rPr>
          <w:rFonts w:cs="Arial"/>
        </w:rPr>
      </w:pPr>
      <w:r w:rsidRPr="00CA0162">
        <w:rPr>
          <w:rFonts w:cs="Arial"/>
        </w:rPr>
        <w:fldChar w:fldCharType="end"/>
      </w:r>
    </w:p>
    <w:p w14:paraId="2C31DF25" w14:textId="77777777" w:rsidR="00601D49" w:rsidRPr="00CA0162" w:rsidRDefault="00601D49" w:rsidP="00601D49">
      <w:pPr>
        <w:pStyle w:val="Title"/>
      </w:pPr>
      <w:bookmarkStart w:id="4" w:name="_Toc214267316"/>
      <w:r w:rsidRPr="00CA0162">
        <w:t>Index of Figures</w:t>
      </w:r>
      <w:bookmarkEnd w:id="4"/>
    </w:p>
    <w:p w14:paraId="104A612A" w14:textId="77777777" w:rsidR="00DD51EB" w:rsidRPr="00CA0162" w:rsidRDefault="008C0E63">
      <w:pPr>
        <w:pStyle w:val="TableofFigures"/>
        <w:rPr>
          <w:rFonts w:ascii="Calibri" w:hAnsi="Calibri"/>
          <w:noProof/>
          <w:szCs w:val="22"/>
          <w:lang w:eastAsia="en-GB"/>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hyperlink w:anchor="_Toc214086785" w:history="1">
        <w:r w:rsidR="00DD51EB" w:rsidRPr="00CA0162">
          <w:rPr>
            <w:rStyle w:val="Hyperlink"/>
            <w:noProof/>
          </w:rPr>
          <w:t>Figure 1</w:t>
        </w:r>
        <w:r w:rsidR="00DD51EB" w:rsidRPr="00CA0162">
          <w:rPr>
            <w:rFonts w:ascii="Calibri" w:hAnsi="Calibri"/>
            <w:noProof/>
            <w:szCs w:val="22"/>
            <w:lang w:eastAsia="en-GB"/>
          </w:rPr>
          <w:tab/>
        </w:r>
        <w:r w:rsidR="00DD51EB" w:rsidRPr="00CA0162">
          <w:rPr>
            <w:rStyle w:val="Hyperlink"/>
            <w:noProof/>
          </w:rPr>
          <w:t>A light in the middle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_Toc214086785 \h </w:instrText>
        </w:r>
        <w:r w:rsidRPr="00CA0162">
          <w:rPr>
            <w:noProof/>
            <w:webHidden/>
          </w:rPr>
        </w:r>
        <w:r w:rsidRPr="00CA0162">
          <w:rPr>
            <w:noProof/>
            <w:webHidden/>
          </w:rPr>
          <w:fldChar w:fldCharType="separate"/>
        </w:r>
        <w:r w:rsidR="008D7564">
          <w:rPr>
            <w:noProof/>
            <w:webHidden/>
          </w:rPr>
          <w:t>16</w:t>
        </w:r>
        <w:r w:rsidRPr="00CA0162">
          <w:rPr>
            <w:noProof/>
            <w:webHidden/>
          </w:rPr>
          <w:fldChar w:fldCharType="end"/>
        </w:r>
      </w:hyperlink>
    </w:p>
    <w:p w14:paraId="107E501E" w14:textId="77777777" w:rsidR="00DD51EB" w:rsidRPr="00CA0162" w:rsidRDefault="006B61FC">
      <w:pPr>
        <w:pStyle w:val="TableofFigures"/>
        <w:rPr>
          <w:rFonts w:ascii="Calibri" w:hAnsi="Calibri"/>
          <w:noProof/>
          <w:szCs w:val="22"/>
          <w:lang w:eastAsia="en-GB"/>
        </w:rPr>
      </w:pPr>
      <w:hyperlink w:anchor="_Toc214086786" w:history="1">
        <w:r w:rsidR="00DD51EB" w:rsidRPr="00CA0162">
          <w:rPr>
            <w:rStyle w:val="Hyperlink"/>
            <w:noProof/>
          </w:rPr>
          <w:t>Figure 2</w:t>
        </w:r>
        <w:r w:rsidR="00DD51EB" w:rsidRPr="00CA0162">
          <w:rPr>
            <w:rFonts w:ascii="Calibri" w:hAnsi="Calibri"/>
            <w:noProof/>
            <w:szCs w:val="22"/>
            <w:lang w:eastAsia="en-GB"/>
          </w:rPr>
          <w:tab/>
        </w:r>
        <w:r w:rsidR="00DD51EB" w:rsidRPr="00CA0162">
          <w:rPr>
            <w:rStyle w:val="Hyperlink"/>
            <w:noProof/>
          </w:rPr>
          <w:t>A light on each sea corner and a daymark on each coast corner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_Toc214086786 \h </w:instrText>
        </w:r>
        <w:r w:rsidR="008C0E63" w:rsidRPr="00CA0162">
          <w:rPr>
            <w:noProof/>
            <w:webHidden/>
          </w:rPr>
        </w:r>
        <w:r w:rsidR="008C0E63" w:rsidRPr="00CA0162">
          <w:rPr>
            <w:noProof/>
            <w:webHidden/>
          </w:rPr>
          <w:fldChar w:fldCharType="separate"/>
        </w:r>
        <w:r w:rsidR="008D7564">
          <w:rPr>
            <w:noProof/>
            <w:webHidden/>
          </w:rPr>
          <w:t>17</w:t>
        </w:r>
        <w:r w:rsidR="008C0E63" w:rsidRPr="00CA0162">
          <w:rPr>
            <w:noProof/>
            <w:webHidden/>
          </w:rPr>
          <w:fldChar w:fldCharType="end"/>
        </w:r>
      </w:hyperlink>
    </w:p>
    <w:p w14:paraId="58D449CA" w14:textId="77777777" w:rsidR="00DD51EB" w:rsidRPr="00CA0162" w:rsidRDefault="006B61FC">
      <w:pPr>
        <w:pStyle w:val="TableofFigures"/>
        <w:rPr>
          <w:rFonts w:ascii="Calibri" w:hAnsi="Calibri"/>
          <w:noProof/>
          <w:szCs w:val="22"/>
          <w:lang w:eastAsia="en-GB"/>
        </w:rPr>
      </w:pPr>
      <w:hyperlink w:anchor="_Toc214086787" w:history="1">
        <w:r w:rsidR="00DD51EB" w:rsidRPr="00CA0162">
          <w:rPr>
            <w:rStyle w:val="Hyperlink"/>
            <w:noProof/>
          </w:rPr>
          <w:t>Figure 3</w:t>
        </w:r>
        <w:r w:rsidR="00DD51EB" w:rsidRPr="00CA0162">
          <w:rPr>
            <w:rFonts w:ascii="Calibri" w:hAnsi="Calibri"/>
            <w:noProof/>
            <w:szCs w:val="22"/>
            <w:lang w:eastAsia="en-GB"/>
          </w:rPr>
          <w:tab/>
        </w:r>
        <w:r w:rsidR="00DD51EB" w:rsidRPr="00CA0162">
          <w:rPr>
            <w:rStyle w:val="Hyperlink"/>
            <w:noProof/>
          </w:rPr>
          <w:t>A light on one of the sea corners, a light on the diagonally opposite coast corner and daymarks on the other two corners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_Toc214086787 \h </w:instrText>
        </w:r>
        <w:r w:rsidR="008C0E63" w:rsidRPr="00CA0162">
          <w:rPr>
            <w:noProof/>
            <w:webHidden/>
          </w:rPr>
        </w:r>
        <w:r w:rsidR="008C0E63" w:rsidRPr="00CA0162">
          <w:rPr>
            <w:noProof/>
            <w:webHidden/>
          </w:rPr>
          <w:fldChar w:fldCharType="separate"/>
        </w:r>
        <w:r w:rsidR="008D7564">
          <w:rPr>
            <w:noProof/>
            <w:webHidden/>
          </w:rPr>
          <w:t>17</w:t>
        </w:r>
        <w:r w:rsidR="008C0E63" w:rsidRPr="00CA0162">
          <w:rPr>
            <w:noProof/>
            <w:webHidden/>
          </w:rPr>
          <w:fldChar w:fldCharType="end"/>
        </w:r>
      </w:hyperlink>
    </w:p>
    <w:p w14:paraId="631FC1BE" w14:textId="77777777" w:rsidR="00DD51EB" w:rsidRPr="00CA0162" w:rsidRDefault="006B61FC">
      <w:pPr>
        <w:pStyle w:val="TableofFigures"/>
        <w:rPr>
          <w:rFonts w:ascii="Calibri" w:hAnsi="Calibri"/>
          <w:noProof/>
          <w:szCs w:val="22"/>
          <w:lang w:eastAsia="en-GB"/>
        </w:rPr>
      </w:pPr>
      <w:hyperlink w:anchor="_Toc214086788" w:history="1">
        <w:r w:rsidR="00DD51EB" w:rsidRPr="00CA0162">
          <w:rPr>
            <w:rStyle w:val="Hyperlink"/>
            <w:noProof/>
          </w:rPr>
          <w:t>Figure 4</w:t>
        </w:r>
        <w:r w:rsidR="00DD51EB" w:rsidRPr="00CA0162">
          <w:rPr>
            <w:rFonts w:ascii="Calibri" w:hAnsi="Calibri"/>
            <w:noProof/>
            <w:szCs w:val="22"/>
            <w:lang w:eastAsia="en-GB"/>
          </w:rPr>
          <w:tab/>
        </w:r>
        <w:r w:rsidR="00DD51EB" w:rsidRPr="00CA0162">
          <w:rPr>
            <w:rStyle w:val="Hyperlink"/>
            <w:noProof/>
          </w:rPr>
          <w:t>Lights on diagonally opposite corners and daymarks on the other two corners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_Toc214086788 \h </w:instrText>
        </w:r>
        <w:r w:rsidR="008C0E63" w:rsidRPr="00CA0162">
          <w:rPr>
            <w:noProof/>
            <w:webHidden/>
          </w:rPr>
        </w:r>
        <w:r w:rsidR="008C0E63" w:rsidRPr="00CA0162">
          <w:rPr>
            <w:noProof/>
            <w:webHidden/>
          </w:rPr>
          <w:fldChar w:fldCharType="separate"/>
        </w:r>
        <w:r w:rsidR="008D7564">
          <w:rPr>
            <w:noProof/>
            <w:webHidden/>
          </w:rPr>
          <w:t>18</w:t>
        </w:r>
        <w:r w:rsidR="008C0E63" w:rsidRPr="00CA0162">
          <w:rPr>
            <w:noProof/>
            <w:webHidden/>
          </w:rPr>
          <w:fldChar w:fldCharType="end"/>
        </w:r>
      </w:hyperlink>
    </w:p>
    <w:p w14:paraId="54587D6C" w14:textId="77777777" w:rsidR="00DD51EB" w:rsidRPr="00CA0162" w:rsidRDefault="006B61FC">
      <w:pPr>
        <w:pStyle w:val="TableofFigures"/>
        <w:rPr>
          <w:rFonts w:ascii="Calibri" w:hAnsi="Calibri"/>
          <w:noProof/>
          <w:szCs w:val="22"/>
          <w:lang w:eastAsia="en-GB"/>
        </w:rPr>
      </w:pPr>
      <w:hyperlink w:anchor="_Toc214086789" w:history="1">
        <w:r w:rsidR="00DD51EB" w:rsidRPr="00CA0162">
          <w:rPr>
            <w:rStyle w:val="Hyperlink"/>
            <w:noProof/>
          </w:rPr>
          <w:t>Figure 5</w:t>
        </w:r>
        <w:r w:rsidR="00DD51EB" w:rsidRPr="00CA0162">
          <w:rPr>
            <w:rFonts w:ascii="Calibri" w:hAnsi="Calibri"/>
            <w:noProof/>
            <w:szCs w:val="22"/>
            <w:lang w:eastAsia="en-GB"/>
          </w:rPr>
          <w:tab/>
        </w:r>
        <w:r w:rsidR="00DD51EB" w:rsidRPr="00CA0162">
          <w:rPr>
            <w:rStyle w:val="Hyperlink"/>
            <w:noProof/>
          </w:rPr>
          <w:t>A light at each corner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_Toc214086789 \h </w:instrText>
        </w:r>
        <w:r w:rsidR="008C0E63" w:rsidRPr="00CA0162">
          <w:rPr>
            <w:noProof/>
            <w:webHidden/>
          </w:rPr>
        </w:r>
        <w:r w:rsidR="008C0E63" w:rsidRPr="00CA0162">
          <w:rPr>
            <w:noProof/>
            <w:webHidden/>
          </w:rPr>
          <w:fldChar w:fldCharType="separate"/>
        </w:r>
        <w:r w:rsidR="008D7564">
          <w:rPr>
            <w:noProof/>
            <w:webHidden/>
          </w:rPr>
          <w:t>19</w:t>
        </w:r>
        <w:r w:rsidR="008C0E63" w:rsidRPr="00CA0162">
          <w:rPr>
            <w:noProof/>
            <w:webHidden/>
          </w:rPr>
          <w:fldChar w:fldCharType="end"/>
        </w:r>
      </w:hyperlink>
    </w:p>
    <w:p w14:paraId="61D08B8C" w14:textId="77777777" w:rsidR="00DD51EB" w:rsidRPr="00CA0162" w:rsidRDefault="006B61FC">
      <w:pPr>
        <w:pStyle w:val="TableofFigures"/>
        <w:rPr>
          <w:rFonts w:ascii="Calibri" w:hAnsi="Calibri"/>
          <w:noProof/>
          <w:szCs w:val="22"/>
          <w:lang w:eastAsia="en-GB"/>
        </w:rPr>
      </w:pPr>
      <w:hyperlink w:anchor="_Toc214086790" w:history="1">
        <w:r w:rsidR="00DD51EB" w:rsidRPr="00CA0162">
          <w:rPr>
            <w:rStyle w:val="Hyperlink"/>
            <w:noProof/>
          </w:rPr>
          <w:t>Figure 6</w:t>
        </w:r>
        <w:r w:rsidR="00DD51EB" w:rsidRPr="00CA0162">
          <w:rPr>
            <w:rFonts w:ascii="Calibri" w:hAnsi="Calibri"/>
            <w:noProof/>
            <w:szCs w:val="22"/>
            <w:lang w:eastAsia="en-GB"/>
          </w:rPr>
          <w:tab/>
        </w:r>
        <w:r w:rsidR="00DD51EB" w:rsidRPr="00CA0162">
          <w:rPr>
            <w:rStyle w:val="Hyperlink"/>
            <w:noProof/>
          </w:rPr>
          <w:t>A light in the centre of a circular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_Toc214086790 \h </w:instrText>
        </w:r>
        <w:r w:rsidR="008C0E63" w:rsidRPr="00CA0162">
          <w:rPr>
            <w:noProof/>
            <w:webHidden/>
          </w:rPr>
        </w:r>
        <w:r w:rsidR="008C0E63" w:rsidRPr="00CA0162">
          <w:rPr>
            <w:noProof/>
            <w:webHidden/>
          </w:rPr>
          <w:fldChar w:fldCharType="separate"/>
        </w:r>
        <w:r w:rsidR="008D7564">
          <w:rPr>
            <w:noProof/>
            <w:webHidden/>
          </w:rPr>
          <w:t>20</w:t>
        </w:r>
        <w:r w:rsidR="008C0E63" w:rsidRPr="00CA0162">
          <w:rPr>
            <w:noProof/>
            <w:webHidden/>
          </w:rPr>
          <w:fldChar w:fldCharType="end"/>
        </w:r>
      </w:hyperlink>
    </w:p>
    <w:p w14:paraId="1886689B" w14:textId="77777777" w:rsidR="00DD51EB" w:rsidRPr="00CA0162" w:rsidRDefault="006B61FC">
      <w:pPr>
        <w:pStyle w:val="TableofFigures"/>
        <w:rPr>
          <w:rFonts w:ascii="Calibri" w:hAnsi="Calibri"/>
          <w:noProof/>
          <w:szCs w:val="22"/>
          <w:lang w:eastAsia="en-GB"/>
        </w:rPr>
      </w:pPr>
      <w:hyperlink w:anchor="_Toc214086791" w:history="1">
        <w:r w:rsidR="00DD51EB" w:rsidRPr="00CA0162">
          <w:rPr>
            <w:rStyle w:val="Hyperlink"/>
            <w:noProof/>
          </w:rPr>
          <w:t>Figure 7</w:t>
        </w:r>
        <w:r w:rsidR="00DD51EB" w:rsidRPr="00CA0162">
          <w:rPr>
            <w:rFonts w:ascii="Calibri" w:hAnsi="Calibri"/>
            <w:noProof/>
            <w:szCs w:val="22"/>
            <w:lang w:eastAsia="en-GB"/>
          </w:rPr>
          <w:tab/>
        </w:r>
        <w:r w:rsidR="00DD51EB" w:rsidRPr="00CA0162">
          <w:rPr>
            <w:rStyle w:val="Hyperlink"/>
            <w:noProof/>
          </w:rPr>
          <w:t>Two lights, 180 degrees apart on the circumference of a circular aquaculture farm and two daymarks on the circumference positioned 90 degrees to the lights.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_Toc214086791 \h </w:instrText>
        </w:r>
        <w:r w:rsidR="008C0E63" w:rsidRPr="00CA0162">
          <w:rPr>
            <w:noProof/>
            <w:webHidden/>
          </w:rPr>
        </w:r>
        <w:r w:rsidR="008C0E63" w:rsidRPr="00CA0162">
          <w:rPr>
            <w:noProof/>
            <w:webHidden/>
          </w:rPr>
          <w:fldChar w:fldCharType="separate"/>
        </w:r>
        <w:r w:rsidR="008D7564">
          <w:rPr>
            <w:noProof/>
            <w:webHidden/>
          </w:rPr>
          <w:t>20</w:t>
        </w:r>
        <w:r w:rsidR="008C0E63" w:rsidRPr="00CA0162">
          <w:rPr>
            <w:noProof/>
            <w:webHidden/>
          </w:rPr>
          <w:fldChar w:fldCharType="end"/>
        </w:r>
      </w:hyperlink>
    </w:p>
    <w:p w14:paraId="7767C79D" w14:textId="77777777" w:rsidR="00DD51EB" w:rsidRPr="00CA0162" w:rsidRDefault="006B61FC">
      <w:pPr>
        <w:pStyle w:val="TableofFigures"/>
        <w:rPr>
          <w:rFonts w:ascii="Calibri" w:hAnsi="Calibri"/>
          <w:noProof/>
          <w:szCs w:val="22"/>
          <w:lang w:eastAsia="en-GB"/>
        </w:rPr>
      </w:pPr>
      <w:hyperlink w:anchor="_Toc214086792" w:history="1">
        <w:r w:rsidR="00DD51EB" w:rsidRPr="00CA0162">
          <w:rPr>
            <w:rStyle w:val="Hyperlink"/>
            <w:noProof/>
          </w:rPr>
          <w:t>Figure 8</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_Toc214086792 \h </w:instrText>
        </w:r>
        <w:r w:rsidR="008C0E63" w:rsidRPr="00CA0162">
          <w:rPr>
            <w:noProof/>
            <w:webHidden/>
          </w:rPr>
        </w:r>
        <w:r w:rsidR="008C0E63" w:rsidRPr="00CA0162">
          <w:rPr>
            <w:noProof/>
            <w:webHidden/>
          </w:rPr>
          <w:fldChar w:fldCharType="separate"/>
        </w:r>
        <w:r w:rsidR="008D7564">
          <w:rPr>
            <w:noProof/>
            <w:webHidden/>
          </w:rPr>
          <w:t>21</w:t>
        </w:r>
        <w:r w:rsidR="008C0E63" w:rsidRPr="00CA0162">
          <w:rPr>
            <w:noProof/>
            <w:webHidden/>
          </w:rPr>
          <w:fldChar w:fldCharType="end"/>
        </w:r>
      </w:hyperlink>
    </w:p>
    <w:p w14:paraId="6361D2E9" w14:textId="77777777" w:rsidR="00DD51EB" w:rsidRPr="00CA0162" w:rsidRDefault="006B61FC">
      <w:pPr>
        <w:pStyle w:val="TableofFigures"/>
        <w:rPr>
          <w:rFonts w:ascii="Calibri" w:hAnsi="Calibri"/>
          <w:noProof/>
          <w:szCs w:val="22"/>
          <w:lang w:eastAsia="en-GB"/>
        </w:rPr>
      </w:pPr>
      <w:hyperlink w:anchor="_Toc214086793" w:history="1">
        <w:r w:rsidR="00DD51EB" w:rsidRPr="00CA0162">
          <w:rPr>
            <w:rStyle w:val="Hyperlink"/>
            <w:noProof/>
          </w:rPr>
          <w:t>Figure 9</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 and three daymarks on the circumference positioned 60 degrees to the lights.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_Toc214086793 \h </w:instrText>
        </w:r>
        <w:r w:rsidR="008C0E63" w:rsidRPr="00CA0162">
          <w:rPr>
            <w:noProof/>
            <w:webHidden/>
          </w:rPr>
        </w:r>
        <w:r w:rsidR="008C0E63" w:rsidRPr="00CA0162">
          <w:rPr>
            <w:noProof/>
            <w:webHidden/>
          </w:rPr>
          <w:fldChar w:fldCharType="separate"/>
        </w:r>
        <w:r w:rsidR="008D7564">
          <w:rPr>
            <w:noProof/>
            <w:webHidden/>
          </w:rPr>
          <w:t>21</w:t>
        </w:r>
        <w:r w:rsidR="008C0E63" w:rsidRPr="00CA0162">
          <w:rPr>
            <w:noProof/>
            <w:webHidden/>
          </w:rPr>
          <w:fldChar w:fldCharType="end"/>
        </w:r>
      </w:hyperlink>
    </w:p>
    <w:p w14:paraId="3AE51EAB" w14:textId="77777777" w:rsidR="00DD51EB" w:rsidRPr="00CA0162" w:rsidRDefault="006B61FC">
      <w:pPr>
        <w:pStyle w:val="TableofFigures"/>
        <w:rPr>
          <w:rFonts w:ascii="Calibri" w:hAnsi="Calibri"/>
          <w:noProof/>
          <w:szCs w:val="22"/>
          <w:lang w:eastAsia="en-GB"/>
        </w:rPr>
      </w:pPr>
      <w:hyperlink w:anchor="_Toc214086794" w:history="1">
        <w:r w:rsidR="00DD51EB" w:rsidRPr="00CA0162">
          <w:rPr>
            <w:rStyle w:val="Hyperlink"/>
            <w:noProof/>
          </w:rPr>
          <w:t>Figure 10</w:t>
        </w:r>
        <w:r w:rsidR="00DD51EB" w:rsidRPr="00CA0162">
          <w:rPr>
            <w:rFonts w:ascii="Calibri" w:hAnsi="Calibri"/>
            <w:noProof/>
            <w:szCs w:val="22"/>
            <w:lang w:eastAsia="en-GB"/>
          </w:rPr>
          <w:tab/>
        </w:r>
        <w:r w:rsidR="00DD51EB" w:rsidRPr="00CA0162">
          <w:rPr>
            <w:rStyle w:val="Hyperlink"/>
            <w:rFonts w:cs="Arial"/>
            <w:noProof/>
          </w:rPr>
          <w:t xml:space="preserve">Sample marking of an individual </w:t>
        </w:r>
        <w:r w:rsidR="00754947">
          <w:rPr>
            <w:rStyle w:val="Hyperlink"/>
            <w:rFonts w:cs="Arial"/>
            <w:noProof/>
          </w:rPr>
          <w:t>Wind T</w:t>
        </w:r>
        <w:r w:rsidR="00DD51EB" w:rsidRPr="00CA0162">
          <w:rPr>
            <w:rStyle w:val="Hyperlink"/>
            <w:rFonts w:cs="Arial"/>
            <w:noProof/>
          </w:rPr>
          <w:t>urbine</w:t>
        </w:r>
        <w:r w:rsidR="00754947">
          <w:rPr>
            <w:rStyle w:val="Hyperlink"/>
            <w:rFonts w:cs="Arial"/>
            <w:noProof/>
          </w:rPr>
          <w:t xml:space="preserve">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_Toc214086794 \h </w:instrText>
        </w:r>
        <w:r w:rsidR="008C0E63" w:rsidRPr="00CA0162">
          <w:rPr>
            <w:noProof/>
            <w:webHidden/>
          </w:rPr>
        </w:r>
        <w:r w:rsidR="008C0E63" w:rsidRPr="00CA0162">
          <w:rPr>
            <w:noProof/>
            <w:webHidden/>
          </w:rPr>
          <w:fldChar w:fldCharType="separate"/>
        </w:r>
        <w:r w:rsidR="008D7564">
          <w:rPr>
            <w:noProof/>
            <w:webHidden/>
          </w:rPr>
          <w:t>23</w:t>
        </w:r>
        <w:r w:rsidR="008C0E63" w:rsidRPr="00CA0162">
          <w:rPr>
            <w:noProof/>
            <w:webHidden/>
          </w:rPr>
          <w:fldChar w:fldCharType="end"/>
        </w:r>
      </w:hyperlink>
    </w:p>
    <w:p w14:paraId="02D660CA" w14:textId="77777777" w:rsidR="00DD51EB" w:rsidRPr="00CA0162" w:rsidRDefault="006B61FC">
      <w:pPr>
        <w:pStyle w:val="TableofFigures"/>
        <w:rPr>
          <w:rFonts w:ascii="Calibri" w:hAnsi="Calibri"/>
          <w:noProof/>
          <w:szCs w:val="22"/>
          <w:lang w:eastAsia="en-GB"/>
        </w:rPr>
      </w:pPr>
      <w:hyperlink w:anchor="_Toc214086795" w:history="1">
        <w:r w:rsidR="00DD51EB" w:rsidRPr="00CA0162">
          <w:rPr>
            <w:rStyle w:val="Hyperlink"/>
            <w:noProof/>
          </w:rPr>
          <w:t>Figure 11</w:t>
        </w:r>
        <w:r w:rsidR="00DD51EB" w:rsidRPr="00CA0162">
          <w:rPr>
            <w:rFonts w:ascii="Calibri" w:hAnsi="Calibri"/>
            <w:noProof/>
            <w:szCs w:val="22"/>
            <w:lang w:eastAsia="en-GB"/>
          </w:rPr>
          <w:tab/>
        </w:r>
        <w:r w:rsidR="00754947">
          <w:rPr>
            <w:rStyle w:val="Hyperlink"/>
            <w:rFonts w:cs="Arial"/>
            <w:noProof/>
          </w:rPr>
          <w:t>Sample marking of an Offshore Wind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_Toc214086795 \h </w:instrText>
        </w:r>
        <w:r w:rsidR="008C0E63" w:rsidRPr="00CA0162">
          <w:rPr>
            <w:noProof/>
            <w:webHidden/>
          </w:rPr>
        </w:r>
        <w:r w:rsidR="008C0E63" w:rsidRPr="00CA0162">
          <w:rPr>
            <w:noProof/>
            <w:webHidden/>
          </w:rPr>
          <w:fldChar w:fldCharType="separate"/>
        </w:r>
        <w:r w:rsidR="008D7564">
          <w:rPr>
            <w:noProof/>
            <w:webHidden/>
          </w:rPr>
          <w:t>25</w:t>
        </w:r>
        <w:r w:rsidR="008C0E63" w:rsidRPr="00CA0162">
          <w:rPr>
            <w:noProof/>
            <w:webHidden/>
          </w:rPr>
          <w:fldChar w:fldCharType="end"/>
        </w:r>
      </w:hyperlink>
    </w:p>
    <w:p w14:paraId="754BD09D" w14:textId="77777777" w:rsidR="00DD51EB" w:rsidRPr="00CA0162" w:rsidRDefault="006B61FC">
      <w:pPr>
        <w:pStyle w:val="TableofFigures"/>
        <w:rPr>
          <w:rFonts w:ascii="Calibri" w:hAnsi="Calibri"/>
          <w:noProof/>
          <w:szCs w:val="22"/>
          <w:lang w:eastAsia="en-GB"/>
        </w:rPr>
      </w:pPr>
      <w:hyperlink w:anchor="_Toc214086796" w:history="1">
        <w:r w:rsidR="00DD51EB" w:rsidRPr="00CA0162">
          <w:rPr>
            <w:rStyle w:val="Hyperlink"/>
            <w:noProof/>
          </w:rPr>
          <w:t>Figure 12</w:t>
        </w:r>
        <w:r w:rsidR="00DD51EB" w:rsidRPr="00CA0162">
          <w:rPr>
            <w:rFonts w:ascii="Calibri" w:hAnsi="Calibri"/>
            <w:noProof/>
            <w:szCs w:val="22"/>
            <w:lang w:eastAsia="en-GB"/>
          </w:rPr>
          <w:tab/>
        </w:r>
        <w:r w:rsidR="00DD51EB" w:rsidRPr="00CA0162">
          <w:rPr>
            <w:rStyle w:val="Hyperlink"/>
            <w:noProof/>
          </w:rPr>
          <w:t>A diagram of an Articulated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_Toc214086796 \h </w:instrText>
        </w:r>
        <w:r w:rsidR="008C0E63" w:rsidRPr="00CA0162">
          <w:rPr>
            <w:noProof/>
            <w:webHidden/>
          </w:rPr>
        </w:r>
        <w:r w:rsidR="008C0E63" w:rsidRPr="00CA0162">
          <w:rPr>
            <w:noProof/>
            <w:webHidden/>
          </w:rPr>
          <w:fldChar w:fldCharType="separate"/>
        </w:r>
        <w:r w:rsidR="008D7564">
          <w:rPr>
            <w:noProof/>
            <w:webHidden/>
          </w:rPr>
          <w:t>31</w:t>
        </w:r>
        <w:r w:rsidR="008C0E63" w:rsidRPr="00CA0162">
          <w:rPr>
            <w:noProof/>
            <w:webHidden/>
          </w:rPr>
          <w:fldChar w:fldCharType="end"/>
        </w:r>
      </w:hyperlink>
    </w:p>
    <w:p w14:paraId="788F0FD2" w14:textId="77777777" w:rsidR="00DD51EB" w:rsidRPr="00CA0162" w:rsidRDefault="006B61FC">
      <w:pPr>
        <w:pStyle w:val="TableofFigures"/>
        <w:rPr>
          <w:rFonts w:ascii="Calibri" w:hAnsi="Calibri"/>
          <w:noProof/>
          <w:szCs w:val="22"/>
          <w:lang w:eastAsia="en-GB"/>
        </w:rPr>
      </w:pPr>
      <w:hyperlink w:anchor="_Toc214086797" w:history="1">
        <w:r w:rsidR="00DD51EB" w:rsidRPr="00CA0162">
          <w:rPr>
            <w:rStyle w:val="Hyperlink"/>
            <w:noProof/>
          </w:rPr>
          <w:t>Figure 13</w:t>
        </w:r>
        <w:r w:rsidR="00DD51EB" w:rsidRPr="00CA0162">
          <w:rPr>
            <w:rFonts w:ascii="Calibri" w:hAnsi="Calibri"/>
            <w:noProof/>
            <w:szCs w:val="22"/>
            <w:lang w:eastAsia="en-GB"/>
          </w:rPr>
          <w:tab/>
        </w:r>
        <w:r w:rsidR="00DD51EB" w:rsidRPr="00CA0162">
          <w:rPr>
            <w:rStyle w:val="Hyperlink"/>
            <w:noProof/>
          </w:rPr>
          <w:t>A Catenary Anchor Leg Mooring buoy</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_Toc214086797 \h </w:instrText>
        </w:r>
        <w:r w:rsidR="008C0E63" w:rsidRPr="00CA0162">
          <w:rPr>
            <w:noProof/>
            <w:webHidden/>
          </w:rPr>
        </w:r>
        <w:r w:rsidR="008C0E63" w:rsidRPr="00CA0162">
          <w:rPr>
            <w:noProof/>
            <w:webHidden/>
          </w:rPr>
          <w:fldChar w:fldCharType="separate"/>
        </w:r>
        <w:r w:rsidR="008D7564">
          <w:rPr>
            <w:noProof/>
            <w:webHidden/>
          </w:rPr>
          <w:t>32</w:t>
        </w:r>
        <w:r w:rsidR="008C0E63" w:rsidRPr="00CA0162">
          <w:rPr>
            <w:noProof/>
            <w:webHidden/>
          </w:rPr>
          <w:fldChar w:fldCharType="end"/>
        </w:r>
      </w:hyperlink>
    </w:p>
    <w:p w14:paraId="235ED4B7" w14:textId="77777777" w:rsidR="00DD51EB" w:rsidRPr="00CA0162" w:rsidRDefault="006B61FC">
      <w:pPr>
        <w:pStyle w:val="TableofFigures"/>
        <w:rPr>
          <w:rFonts w:ascii="Calibri" w:hAnsi="Calibri"/>
          <w:noProof/>
          <w:szCs w:val="22"/>
          <w:lang w:eastAsia="en-GB"/>
        </w:rPr>
      </w:pPr>
      <w:hyperlink w:anchor="_Toc214086798" w:history="1">
        <w:r w:rsidR="00DD51EB" w:rsidRPr="00CA0162">
          <w:rPr>
            <w:rStyle w:val="Hyperlink"/>
            <w:noProof/>
          </w:rPr>
          <w:t>Figure 14</w:t>
        </w:r>
        <w:r w:rsidR="00DD51EB" w:rsidRPr="00CA0162">
          <w:rPr>
            <w:rFonts w:ascii="Calibri" w:hAnsi="Calibri"/>
            <w:noProof/>
            <w:szCs w:val="22"/>
            <w:lang w:eastAsia="en-GB"/>
          </w:rPr>
          <w:tab/>
        </w:r>
        <w:r w:rsidR="00DD51EB" w:rsidRPr="00CA0162">
          <w:rPr>
            <w:rStyle w:val="Hyperlink"/>
            <w:noProof/>
          </w:rPr>
          <w:t>Floating Production Storage Offloader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_Toc214086798 \h </w:instrText>
        </w:r>
        <w:r w:rsidR="008C0E63" w:rsidRPr="00CA0162">
          <w:rPr>
            <w:noProof/>
            <w:webHidden/>
          </w:rPr>
        </w:r>
        <w:r w:rsidR="008C0E63" w:rsidRPr="00CA0162">
          <w:rPr>
            <w:noProof/>
            <w:webHidden/>
          </w:rPr>
          <w:fldChar w:fldCharType="separate"/>
        </w:r>
        <w:r w:rsidR="008D7564">
          <w:rPr>
            <w:noProof/>
            <w:webHidden/>
          </w:rPr>
          <w:t>33</w:t>
        </w:r>
        <w:r w:rsidR="008C0E63" w:rsidRPr="00CA0162">
          <w:rPr>
            <w:noProof/>
            <w:webHidden/>
          </w:rPr>
          <w:fldChar w:fldCharType="end"/>
        </w:r>
      </w:hyperlink>
    </w:p>
    <w:p w14:paraId="081339D7" w14:textId="77777777" w:rsidR="00DD51EB" w:rsidRPr="00CA0162" w:rsidRDefault="006B61FC">
      <w:pPr>
        <w:pStyle w:val="TableofFigures"/>
        <w:rPr>
          <w:rFonts w:ascii="Calibri" w:hAnsi="Calibri"/>
          <w:noProof/>
          <w:szCs w:val="22"/>
          <w:lang w:eastAsia="en-GB"/>
        </w:rPr>
      </w:pPr>
      <w:hyperlink w:anchor="_Toc214086799" w:history="1">
        <w:r w:rsidR="00DD51EB" w:rsidRPr="00CA0162">
          <w:rPr>
            <w:rStyle w:val="Hyperlink"/>
            <w:noProof/>
          </w:rPr>
          <w:t>Figure 15</w:t>
        </w:r>
        <w:r w:rsidR="00DD51EB" w:rsidRPr="00CA0162">
          <w:rPr>
            <w:rFonts w:ascii="Calibri" w:hAnsi="Calibri"/>
            <w:noProof/>
            <w:szCs w:val="22"/>
            <w:lang w:eastAsia="en-GB"/>
          </w:rPr>
          <w:tab/>
        </w:r>
        <w:r w:rsidR="00DD51EB" w:rsidRPr="00CA0162">
          <w:rPr>
            <w:rStyle w:val="Hyperlink"/>
            <w:noProof/>
          </w:rPr>
          <w:t>An example of a Flotel</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_Toc214086799 \h </w:instrText>
        </w:r>
        <w:r w:rsidR="008C0E63" w:rsidRPr="00CA0162">
          <w:rPr>
            <w:noProof/>
            <w:webHidden/>
          </w:rPr>
        </w:r>
        <w:r w:rsidR="008C0E63" w:rsidRPr="00CA0162">
          <w:rPr>
            <w:noProof/>
            <w:webHidden/>
          </w:rPr>
          <w:fldChar w:fldCharType="separate"/>
        </w:r>
        <w:r w:rsidR="008D7564">
          <w:rPr>
            <w:noProof/>
            <w:webHidden/>
          </w:rPr>
          <w:t>33</w:t>
        </w:r>
        <w:r w:rsidR="008C0E63" w:rsidRPr="00CA0162">
          <w:rPr>
            <w:noProof/>
            <w:webHidden/>
          </w:rPr>
          <w:fldChar w:fldCharType="end"/>
        </w:r>
      </w:hyperlink>
    </w:p>
    <w:p w14:paraId="649E99E9" w14:textId="77777777" w:rsidR="00DD51EB" w:rsidRPr="00CA0162" w:rsidRDefault="006B61FC">
      <w:pPr>
        <w:pStyle w:val="TableofFigures"/>
        <w:rPr>
          <w:rFonts w:ascii="Calibri" w:hAnsi="Calibri"/>
          <w:noProof/>
          <w:szCs w:val="22"/>
          <w:lang w:eastAsia="en-GB"/>
        </w:rPr>
      </w:pPr>
      <w:hyperlink w:anchor="_Toc214086800" w:history="1">
        <w:r w:rsidR="00DD51EB" w:rsidRPr="00CA0162">
          <w:rPr>
            <w:rStyle w:val="Hyperlink"/>
            <w:noProof/>
          </w:rPr>
          <w:t>Figure 16</w:t>
        </w:r>
        <w:r w:rsidR="00DD51EB" w:rsidRPr="00CA0162">
          <w:rPr>
            <w:rFonts w:ascii="Calibri" w:hAnsi="Calibri"/>
            <w:noProof/>
            <w:szCs w:val="22"/>
            <w:lang w:eastAsia="en-GB"/>
          </w:rPr>
          <w:tab/>
        </w:r>
        <w:r w:rsidR="00DD51EB" w:rsidRPr="00CA0162">
          <w:rPr>
            <w:rStyle w:val="Hyperlink"/>
            <w:noProof/>
          </w:rPr>
          <w:t>An LNG Offloading Point</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_Toc214086800 \h </w:instrText>
        </w:r>
        <w:r w:rsidR="008C0E63" w:rsidRPr="00CA0162">
          <w:rPr>
            <w:noProof/>
            <w:webHidden/>
          </w:rPr>
        </w:r>
        <w:r w:rsidR="008C0E63" w:rsidRPr="00CA0162">
          <w:rPr>
            <w:noProof/>
            <w:webHidden/>
          </w:rPr>
          <w:fldChar w:fldCharType="separate"/>
        </w:r>
        <w:r w:rsidR="008D7564">
          <w:rPr>
            <w:noProof/>
            <w:webHidden/>
          </w:rPr>
          <w:t>34</w:t>
        </w:r>
        <w:r w:rsidR="008C0E63" w:rsidRPr="00CA0162">
          <w:rPr>
            <w:noProof/>
            <w:webHidden/>
          </w:rPr>
          <w:fldChar w:fldCharType="end"/>
        </w:r>
      </w:hyperlink>
    </w:p>
    <w:p w14:paraId="33837150" w14:textId="77777777" w:rsidR="00DD51EB" w:rsidRPr="00CA0162" w:rsidRDefault="006B61FC">
      <w:pPr>
        <w:pStyle w:val="TableofFigures"/>
        <w:rPr>
          <w:rFonts w:ascii="Calibri" w:hAnsi="Calibri"/>
          <w:noProof/>
          <w:szCs w:val="22"/>
          <w:lang w:eastAsia="en-GB"/>
        </w:rPr>
      </w:pPr>
      <w:hyperlink w:anchor="_Toc214086801" w:history="1">
        <w:r w:rsidR="00DD51EB" w:rsidRPr="00CA0162">
          <w:rPr>
            <w:rStyle w:val="Hyperlink"/>
            <w:noProof/>
          </w:rPr>
          <w:t>Figure 17</w:t>
        </w:r>
        <w:r w:rsidR="00DD51EB" w:rsidRPr="00CA0162">
          <w:rPr>
            <w:rFonts w:ascii="Calibri" w:hAnsi="Calibri"/>
            <w:noProof/>
            <w:szCs w:val="22"/>
            <w:lang w:eastAsia="en-GB"/>
          </w:rPr>
          <w:tab/>
        </w:r>
        <w:r w:rsidR="00DD51EB" w:rsidRPr="00CA0162">
          <w:rPr>
            <w:rStyle w:val="Hyperlink"/>
            <w:noProof/>
          </w:rPr>
          <w:t>Meteorological Masts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_Toc214086801 \h </w:instrText>
        </w:r>
        <w:r w:rsidR="008C0E63" w:rsidRPr="00CA0162">
          <w:rPr>
            <w:noProof/>
            <w:webHidden/>
          </w:rPr>
        </w:r>
        <w:r w:rsidR="008C0E63" w:rsidRPr="00CA0162">
          <w:rPr>
            <w:noProof/>
            <w:webHidden/>
          </w:rPr>
          <w:fldChar w:fldCharType="separate"/>
        </w:r>
        <w:r w:rsidR="008D7564">
          <w:rPr>
            <w:noProof/>
            <w:webHidden/>
          </w:rPr>
          <w:t>34</w:t>
        </w:r>
        <w:r w:rsidR="008C0E63" w:rsidRPr="00CA0162">
          <w:rPr>
            <w:noProof/>
            <w:webHidden/>
          </w:rPr>
          <w:fldChar w:fldCharType="end"/>
        </w:r>
      </w:hyperlink>
    </w:p>
    <w:p w14:paraId="549ED298" w14:textId="77777777" w:rsidR="00DD51EB" w:rsidRPr="00CA0162" w:rsidRDefault="006B61FC">
      <w:pPr>
        <w:pStyle w:val="TableofFigures"/>
        <w:rPr>
          <w:rFonts w:ascii="Calibri" w:hAnsi="Calibri"/>
          <w:noProof/>
          <w:szCs w:val="22"/>
          <w:lang w:eastAsia="en-GB"/>
        </w:rPr>
      </w:pPr>
      <w:hyperlink w:anchor="_Toc214086802" w:history="1">
        <w:r w:rsidR="00DD51EB" w:rsidRPr="00CA0162">
          <w:rPr>
            <w:rStyle w:val="Hyperlink"/>
            <w:noProof/>
          </w:rPr>
          <w:t>Figure 18</w:t>
        </w:r>
        <w:r w:rsidR="00DD51EB" w:rsidRPr="00CA0162">
          <w:rPr>
            <w:rFonts w:ascii="Calibri" w:hAnsi="Calibri"/>
            <w:noProof/>
            <w:szCs w:val="22"/>
            <w:lang w:eastAsia="en-GB"/>
          </w:rPr>
          <w:tab/>
        </w:r>
        <w:r w:rsidR="00DD51EB" w:rsidRPr="00CA0162">
          <w:rPr>
            <w:rStyle w:val="Hyperlink"/>
            <w:noProof/>
          </w:rPr>
          <w:t>An example of a Minimum Facility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_Toc214086802 \h </w:instrText>
        </w:r>
        <w:r w:rsidR="008C0E63" w:rsidRPr="00CA0162">
          <w:rPr>
            <w:noProof/>
            <w:webHidden/>
          </w:rPr>
        </w:r>
        <w:r w:rsidR="008C0E63" w:rsidRPr="00CA0162">
          <w:rPr>
            <w:noProof/>
            <w:webHidden/>
          </w:rPr>
          <w:fldChar w:fldCharType="separate"/>
        </w:r>
        <w:r w:rsidR="008D7564">
          <w:rPr>
            <w:noProof/>
            <w:webHidden/>
          </w:rPr>
          <w:t>35</w:t>
        </w:r>
        <w:r w:rsidR="008C0E63" w:rsidRPr="00CA0162">
          <w:rPr>
            <w:noProof/>
            <w:webHidden/>
          </w:rPr>
          <w:fldChar w:fldCharType="end"/>
        </w:r>
      </w:hyperlink>
    </w:p>
    <w:p w14:paraId="6C01E476" w14:textId="77777777" w:rsidR="00DD51EB" w:rsidRPr="00CA0162" w:rsidRDefault="006B61FC">
      <w:pPr>
        <w:pStyle w:val="TableofFigures"/>
        <w:rPr>
          <w:rFonts w:ascii="Calibri" w:hAnsi="Calibri"/>
          <w:noProof/>
          <w:szCs w:val="22"/>
          <w:lang w:eastAsia="en-GB"/>
        </w:rPr>
      </w:pPr>
      <w:hyperlink w:anchor="_Toc214086803" w:history="1">
        <w:r w:rsidR="00DD51EB" w:rsidRPr="00CA0162">
          <w:rPr>
            <w:rStyle w:val="Hyperlink"/>
            <w:noProof/>
          </w:rPr>
          <w:t>Figure 19</w:t>
        </w:r>
        <w:r w:rsidR="00DD51EB" w:rsidRPr="00CA0162">
          <w:rPr>
            <w:rFonts w:ascii="Calibri" w:hAnsi="Calibri"/>
            <w:noProof/>
            <w:szCs w:val="22"/>
            <w:lang w:eastAsia="en-GB"/>
          </w:rPr>
          <w:tab/>
        </w:r>
        <w:r w:rsidR="00DD51EB" w:rsidRPr="00CA0162">
          <w:rPr>
            <w:rStyle w:val="Hyperlink"/>
            <w:noProof/>
          </w:rPr>
          <w:t>Offshore docks / Loading Islands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_Toc214086803 \h </w:instrText>
        </w:r>
        <w:r w:rsidR="008C0E63" w:rsidRPr="00CA0162">
          <w:rPr>
            <w:noProof/>
            <w:webHidden/>
          </w:rPr>
        </w:r>
        <w:r w:rsidR="008C0E63" w:rsidRPr="00CA0162">
          <w:rPr>
            <w:noProof/>
            <w:webHidden/>
          </w:rPr>
          <w:fldChar w:fldCharType="separate"/>
        </w:r>
        <w:r w:rsidR="008D7564">
          <w:rPr>
            <w:noProof/>
            <w:webHidden/>
          </w:rPr>
          <w:t>35</w:t>
        </w:r>
        <w:r w:rsidR="008C0E63" w:rsidRPr="00CA0162">
          <w:rPr>
            <w:noProof/>
            <w:webHidden/>
          </w:rPr>
          <w:fldChar w:fldCharType="end"/>
        </w:r>
      </w:hyperlink>
    </w:p>
    <w:p w14:paraId="1FA67B81" w14:textId="77777777" w:rsidR="00DD51EB" w:rsidRPr="00CA0162" w:rsidRDefault="006B61FC">
      <w:pPr>
        <w:pStyle w:val="TableofFigures"/>
        <w:rPr>
          <w:rFonts w:ascii="Calibri" w:hAnsi="Calibri"/>
          <w:noProof/>
          <w:szCs w:val="22"/>
          <w:lang w:eastAsia="en-GB"/>
        </w:rPr>
      </w:pPr>
      <w:hyperlink w:anchor="_Toc214086804" w:history="1">
        <w:r w:rsidR="00DD51EB" w:rsidRPr="00CA0162">
          <w:rPr>
            <w:rStyle w:val="Hyperlink"/>
            <w:noProof/>
          </w:rPr>
          <w:t>Figure 20</w:t>
        </w:r>
        <w:r w:rsidR="00DD51EB" w:rsidRPr="00CA0162">
          <w:rPr>
            <w:rFonts w:ascii="Calibri" w:hAnsi="Calibri"/>
            <w:noProof/>
            <w:szCs w:val="22"/>
            <w:lang w:eastAsia="en-GB"/>
          </w:rPr>
          <w:tab/>
        </w:r>
        <w:r w:rsidR="00DD51EB" w:rsidRPr="00CA0162">
          <w:rPr>
            <w:rStyle w:val="Hyperlink"/>
            <w:noProof/>
          </w:rPr>
          <w:t>Typical underwater piping</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_Toc214086804 \h </w:instrText>
        </w:r>
        <w:r w:rsidR="008C0E63" w:rsidRPr="00CA0162">
          <w:rPr>
            <w:noProof/>
            <w:webHidden/>
          </w:rPr>
        </w:r>
        <w:r w:rsidR="008C0E63" w:rsidRPr="00CA0162">
          <w:rPr>
            <w:noProof/>
            <w:webHidden/>
          </w:rPr>
          <w:fldChar w:fldCharType="separate"/>
        </w:r>
        <w:r w:rsidR="008D7564">
          <w:rPr>
            <w:noProof/>
            <w:webHidden/>
          </w:rPr>
          <w:t>36</w:t>
        </w:r>
        <w:r w:rsidR="008C0E63" w:rsidRPr="00CA0162">
          <w:rPr>
            <w:noProof/>
            <w:webHidden/>
          </w:rPr>
          <w:fldChar w:fldCharType="end"/>
        </w:r>
      </w:hyperlink>
    </w:p>
    <w:p w14:paraId="50DCC86C" w14:textId="77777777" w:rsidR="00DD51EB" w:rsidRPr="00CA0162" w:rsidRDefault="006B61FC">
      <w:pPr>
        <w:pStyle w:val="TableofFigures"/>
        <w:rPr>
          <w:rFonts w:ascii="Calibri" w:hAnsi="Calibri"/>
          <w:noProof/>
          <w:szCs w:val="22"/>
          <w:lang w:eastAsia="en-GB"/>
        </w:rPr>
      </w:pPr>
      <w:hyperlink w:anchor="_Toc214086805" w:history="1">
        <w:r w:rsidR="00DD51EB" w:rsidRPr="00CA0162">
          <w:rPr>
            <w:rStyle w:val="Hyperlink"/>
            <w:noProof/>
          </w:rPr>
          <w:t>Figure 21</w:t>
        </w:r>
        <w:r w:rsidR="00DD51EB" w:rsidRPr="00CA0162">
          <w:rPr>
            <w:rFonts w:ascii="Calibri" w:hAnsi="Calibri"/>
            <w:noProof/>
            <w:szCs w:val="22"/>
            <w:lang w:eastAsia="en-GB"/>
          </w:rPr>
          <w:tab/>
        </w:r>
        <w:r w:rsidR="00DD51EB" w:rsidRPr="00CA0162">
          <w:rPr>
            <w:rStyle w:val="Hyperlink"/>
            <w:noProof/>
          </w:rPr>
          <w:t>Underwater pipe maintenance</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_Toc214086805 \h </w:instrText>
        </w:r>
        <w:r w:rsidR="008C0E63" w:rsidRPr="00CA0162">
          <w:rPr>
            <w:noProof/>
            <w:webHidden/>
          </w:rPr>
        </w:r>
        <w:r w:rsidR="008C0E63" w:rsidRPr="00CA0162">
          <w:rPr>
            <w:noProof/>
            <w:webHidden/>
          </w:rPr>
          <w:fldChar w:fldCharType="separate"/>
        </w:r>
        <w:r w:rsidR="008D7564">
          <w:rPr>
            <w:noProof/>
            <w:webHidden/>
          </w:rPr>
          <w:t>36</w:t>
        </w:r>
        <w:r w:rsidR="008C0E63" w:rsidRPr="00CA0162">
          <w:rPr>
            <w:noProof/>
            <w:webHidden/>
          </w:rPr>
          <w:fldChar w:fldCharType="end"/>
        </w:r>
      </w:hyperlink>
    </w:p>
    <w:p w14:paraId="4101B8CB" w14:textId="77777777" w:rsidR="00DD51EB" w:rsidRPr="00CA0162" w:rsidRDefault="006B61FC">
      <w:pPr>
        <w:pStyle w:val="TableofFigures"/>
        <w:rPr>
          <w:rFonts w:ascii="Calibri" w:hAnsi="Calibri"/>
          <w:noProof/>
          <w:szCs w:val="22"/>
          <w:lang w:eastAsia="en-GB"/>
        </w:rPr>
      </w:pPr>
      <w:hyperlink w:anchor="_Toc214086806" w:history="1">
        <w:r w:rsidR="00DD51EB" w:rsidRPr="00CA0162">
          <w:rPr>
            <w:rStyle w:val="Hyperlink"/>
            <w:noProof/>
          </w:rPr>
          <w:t>Figure 22</w:t>
        </w:r>
        <w:r w:rsidR="00DD51EB" w:rsidRPr="00CA0162">
          <w:rPr>
            <w:rFonts w:ascii="Calibri" w:hAnsi="Calibri"/>
            <w:noProof/>
            <w:szCs w:val="22"/>
            <w:lang w:eastAsia="en-GB"/>
          </w:rPr>
          <w:tab/>
        </w:r>
        <w:r w:rsidR="00DD51EB" w:rsidRPr="00CA0162">
          <w:rPr>
            <w:rStyle w:val="Hyperlink"/>
            <w:noProof/>
          </w:rPr>
          <w:t>An example of a Production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_Toc214086806 \h </w:instrText>
        </w:r>
        <w:r w:rsidR="008C0E63" w:rsidRPr="00CA0162">
          <w:rPr>
            <w:noProof/>
            <w:webHidden/>
          </w:rPr>
        </w:r>
        <w:r w:rsidR="008C0E63" w:rsidRPr="00CA0162">
          <w:rPr>
            <w:noProof/>
            <w:webHidden/>
          </w:rPr>
          <w:fldChar w:fldCharType="separate"/>
        </w:r>
        <w:r w:rsidR="008D7564">
          <w:rPr>
            <w:noProof/>
            <w:webHidden/>
          </w:rPr>
          <w:t>37</w:t>
        </w:r>
        <w:r w:rsidR="008C0E63" w:rsidRPr="00CA0162">
          <w:rPr>
            <w:noProof/>
            <w:webHidden/>
          </w:rPr>
          <w:fldChar w:fldCharType="end"/>
        </w:r>
      </w:hyperlink>
    </w:p>
    <w:p w14:paraId="7A1B0A40" w14:textId="77777777" w:rsidR="00DD51EB" w:rsidRPr="00CA0162" w:rsidRDefault="006B61FC">
      <w:pPr>
        <w:pStyle w:val="TableofFigures"/>
        <w:rPr>
          <w:rFonts w:ascii="Calibri" w:hAnsi="Calibri"/>
          <w:noProof/>
          <w:szCs w:val="22"/>
          <w:lang w:eastAsia="en-GB"/>
        </w:rPr>
      </w:pPr>
      <w:hyperlink w:anchor="_Toc214086807" w:history="1">
        <w:r w:rsidR="00DD51EB" w:rsidRPr="00CA0162">
          <w:rPr>
            <w:rStyle w:val="Hyperlink"/>
            <w:noProof/>
          </w:rPr>
          <w:t>Figure 23</w:t>
        </w:r>
        <w:r w:rsidR="00DD51EB" w:rsidRPr="00CA0162">
          <w:rPr>
            <w:rFonts w:ascii="Calibri" w:hAnsi="Calibri"/>
            <w:noProof/>
            <w:szCs w:val="22"/>
            <w:lang w:eastAsia="en-GB"/>
          </w:rPr>
          <w:tab/>
        </w:r>
        <w:r w:rsidR="00DD51EB" w:rsidRPr="00CA0162">
          <w:rPr>
            <w:rStyle w:val="Hyperlink"/>
            <w:noProof/>
          </w:rPr>
          <w:t>An example of a Seaplane berth</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_Toc214086807 \h </w:instrText>
        </w:r>
        <w:r w:rsidR="008C0E63" w:rsidRPr="00CA0162">
          <w:rPr>
            <w:noProof/>
            <w:webHidden/>
          </w:rPr>
        </w:r>
        <w:r w:rsidR="008C0E63" w:rsidRPr="00CA0162">
          <w:rPr>
            <w:noProof/>
            <w:webHidden/>
          </w:rPr>
          <w:fldChar w:fldCharType="separate"/>
        </w:r>
        <w:r w:rsidR="008D7564">
          <w:rPr>
            <w:noProof/>
            <w:webHidden/>
          </w:rPr>
          <w:t>37</w:t>
        </w:r>
        <w:r w:rsidR="008C0E63" w:rsidRPr="00CA0162">
          <w:rPr>
            <w:noProof/>
            <w:webHidden/>
          </w:rPr>
          <w:fldChar w:fldCharType="end"/>
        </w:r>
      </w:hyperlink>
    </w:p>
    <w:p w14:paraId="7A653687" w14:textId="77777777" w:rsidR="00DD51EB" w:rsidRPr="00CA0162" w:rsidRDefault="006B61FC">
      <w:pPr>
        <w:pStyle w:val="TableofFigures"/>
        <w:rPr>
          <w:rFonts w:ascii="Calibri" w:hAnsi="Calibri"/>
          <w:noProof/>
          <w:szCs w:val="22"/>
          <w:lang w:eastAsia="en-GB"/>
        </w:rPr>
      </w:pPr>
      <w:hyperlink w:anchor="_Toc214086808" w:history="1">
        <w:r w:rsidR="00DD51EB" w:rsidRPr="00CA0162">
          <w:rPr>
            <w:rStyle w:val="Hyperlink"/>
            <w:noProof/>
          </w:rPr>
          <w:t>Figure 24</w:t>
        </w:r>
        <w:r w:rsidR="00DD51EB" w:rsidRPr="00CA0162">
          <w:rPr>
            <w:rFonts w:ascii="Calibri" w:hAnsi="Calibri"/>
            <w:noProof/>
            <w:szCs w:val="22"/>
            <w:lang w:eastAsia="en-GB"/>
          </w:rPr>
          <w:tab/>
        </w:r>
        <w:r w:rsidR="00DD51EB" w:rsidRPr="00CA0162">
          <w:rPr>
            <w:rStyle w:val="Hyperlink"/>
            <w:noProof/>
          </w:rPr>
          <w:t>A Seawater Intake / Sewage Outfall</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_Toc214086808 \h </w:instrText>
        </w:r>
        <w:r w:rsidR="008C0E63" w:rsidRPr="00CA0162">
          <w:rPr>
            <w:noProof/>
            <w:webHidden/>
          </w:rPr>
        </w:r>
        <w:r w:rsidR="008C0E63" w:rsidRPr="00CA0162">
          <w:rPr>
            <w:noProof/>
            <w:webHidden/>
          </w:rPr>
          <w:fldChar w:fldCharType="separate"/>
        </w:r>
        <w:r w:rsidR="008D7564">
          <w:rPr>
            <w:noProof/>
            <w:webHidden/>
          </w:rPr>
          <w:t>38</w:t>
        </w:r>
        <w:r w:rsidR="008C0E63" w:rsidRPr="00CA0162">
          <w:rPr>
            <w:noProof/>
            <w:webHidden/>
          </w:rPr>
          <w:fldChar w:fldCharType="end"/>
        </w:r>
      </w:hyperlink>
    </w:p>
    <w:p w14:paraId="17E9CDDC" w14:textId="77777777" w:rsidR="00DD51EB" w:rsidRPr="00CA0162" w:rsidRDefault="006B61FC">
      <w:pPr>
        <w:pStyle w:val="TableofFigures"/>
        <w:rPr>
          <w:rFonts w:ascii="Calibri" w:hAnsi="Calibri"/>
          <w:noProof/>
          <w:szCs w:val="22"/>
          <w:lang w:eastAsia="en-GB"/>
        </w:rPr>
      </w:pPr>
      <w:hyperlink w:anchor="_Toc214086809" w:history="1">
        <w:r w:rsidR="00DD51EB" w:rsidRPr="00CA0162">
          <w:rPr>
            <w:rStyle w:val="Hyperlink"/>
            <w:noProof/>
          </w:rPr>
          <w:t>Figure 25</w:t>
        </w:r>
        <w:r w:rsidR="00DD51EB" w:rsidRPr="00CA0162">
          <w:rPr>
            <w:rFonts w:ascii="Calibri" w:hAnsi="Calibri"/>
            <w:noProof/>
            <w:szCs w:val="22"/>
            <w:lang w:eastAsia="en-GB"/>
          </w:rPr>
          <w:tab/>
        </w:r>
        <w:r w:rsidR="00DD51EB" w:rsidRPr="00CA0162">
          <w:rPr>
            <w:rStyle w:val="Hyperlink"/>
            <w:noProof/>
          </w:rPr>
          <w:t>A Single Point Mooring buoy</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_Toc214086809 \h </w:instrText>
        </w:r>
        <w:r w:rsidR="008C0E63" w:rsidRPr="00CA0162">
          <w:rPr>
            <w:noProof/>
            <w:webHidden/>
          </w:rPr>
        </w:r>
        <w:r w:rsidR="008C0E63" w:rsidRPr="00CA0162">
          <w:rPr>
            <w:noProof/>
            <w:webHidden/>
          </w:rPr>
          <w:fldChar w:fldCharType="separate"/>
        </w:r>
        <w:r w:rsidR="008D7564">
          <w:rPr>
            <w:noProof/>
            <w:webHidden/>
          </w:rPr>
          <w:t>38</w:t>
        </w:r>
        <w:r w:rsidR="008C0E63" w:rsidRPr="00CA0162">
          <w:rPr>
            <w:noProof/>
            <w:webHidden/>
          </w:rPr>
          <w:fldChar w:fldCharType="end"/>
        </w:r>
      </w:hyperlink>
    </w:p>
    <w:p w14:paraId="7F8B2B4A" w14:textId="77777777" w:rsidR="00DD51EB" w:rsidRPr="00CA0162" w:rsidRDefault="006B61FC">
      <w:pPr>
        <w:pStyle w:val="TableofFigures"/>
        <w:rPr>
          <w:rFonts w:ascii="Calibri" w:hAnsi="Calibri"/>
          <w:noProof/>
          <w:szCs w:val="22"/>
          <w:lang w:eastAsia="en-GB"/>
        </w:rPr>
      </w:pPr>
      <w:hyperlink w:anchor="_Toc214086810" w:history="1">
        <w:r w:rsidR="00DD51EB" w:rsidRPr="00CA0162">
          <w:rPr>
            <w:rStyle w:val="Hyperlink"/>
            <w:noProof/>
          </w:rPr>
          <w:t>Figure 26</w:t>
        </w:r>
        <w:r w:rsidR="00DD51EB" w:rsidRPr="00CA0162">
          <w:rPr>
            <w:rFonts w:ascii="Calibri" w:hAnsi="Calibri"/>
            <w:noProof/>
            <w:szCs w:val="22"/>
            <w:lang w:eastAsia="en-GB"/>
          </w:rPr>
          <w:tab/>
        </w:r>
        <w:r w:rsidR="00DD51EB" w:rsidRPr="00CA0162">
          <w:rPr>
            <w:rStyle w:val="Hyperlink"/>
            <w:noProof/>
          </w:rPr>
          <w:t>A diagram of a Tension Leg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_Toc214086810 \h </w:instrText>
        </w:r>
        <w:r w:rsidR="008C0E63" w:rsidRPr="00CA0162">
          <w:rPr>
            <w:noProof/>
            <w:webHidden/>
          </w:rPr>
        </w:r>
        <w:r w:rsidR="008C0E63" w:rsidRPr="00CA0162">
          <w:rPr>
            <w:noProof/>
            <w:webHidden/>
          </w:rPr>
          <w:fldChar w:fldCharType="separate"/>
        </w:r>
        <w:r w:rsidR="008D7564">
          <w:rPr>
            <w:noProof/>
            <w:webHidden/>
          </w:rPr>
          <w:t>39</w:t>
        </w:r>
        <w:r w:rsidR="008C0E63" w:rsidRPr="00CA0162">
          <w:rPr>
            <w:noProof/>
            <w:webHidden/>
          </w:rPr>
          <w:fldChar w:fldCharType="end"/>
        </w:r>
      </w:hyperlink>
    </w:p>
    <w:p w14:paraId="1908A2D5" w14:textId="77777777" w:rsidR="00DD51EB" w:rsidRPr="00CA0162" w:rsidRDefault="006B61FC">
      <w:pPr>
        <w:pStyle w:val="TableofFigures"/>
        <w:rPr>
          <w:rFonts w:ascii="Calibri" w:hAnsi="Calibri"/>
          <w:noProof/>
          <w:szCs w:val="22"/>
          <w:lang w:eastAsia="en-GB"/>
        </w:rPr>
      </w:pPr>
      <w:hyperlink w:anchor="_Toc214086811" w:history="1">
        <w:r w:rsidR="00DD51EB" w:rsidRPr="00CA0162">
          <w:rPr>
            <w:rStyle w:val="Hyperlink"/>
            <w:noProof/>
          </w:rPr>
          <w:t>Figure 27</w:t>
        </w:r>
        <w:r w:rsidR="00DD51EB" w:rsidRPr="00CA0162">
          <w:rPr>
            <w:rFonts w:ascii="Calibri" w:hAnsi="Calibri"/>
            <w:noProof/>
            <w:szCs w:val="22"/>
            <w:lang w:eastAsia="en-GB"/>
          </w:rPr>
          <w:tab/>
        </w:r>
        <w:r w:rsidR="00DD51EB" w:rsidRPr="00CA0162">
          <w:rPr>
            <w:rStyle w:val="Hyperlink"/>
            <w:noProof/>
          </w:rPr>
          <w:t>Tidal Generators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_Toc214086811 \h </w:instrText>
        </w:r>
        <w:r w:rsidR="008C0E63" w:rsidRPr="00CA0162">
          <w:rPr>
            <w:noProof/>
            <w:webHidden/>
          </w:rPr>
        </w:r>
        <w:r w:rsidR="008C0E63" w:rsidRPr="00CA0162">
          <w:rPr>
            <w:noProof/>
            <w:webHidden/>
          </w:rPr>
          <w:fldChar w:fldCharType="separate"/>
        </w:r>
        <w:r w:rsidR="008D7564">
          <w:rPr>
            <w:noProof/>
            <w:webHidden/>
          </w:rPr>
          <w:t>40</w:t>
        </w:r>
        <w:r w:rsidR="008C0E63" w:rsidRPr="00CA0162">
          <w:rPr>
            <w:noProof/>
            <w:webHidden/>
          </w:rPr>
          <w:fldChar w:fldCharType="end"/>
        </w:r>
      </w:hyperlink>
    </w:p>
    <w:p w14:paraId="7B5B7D0C" w14:textId="77777777" w:rsidR="00DD51EB" w:rsidRPr="00CA0162" w:rsidRDefault="006B61FC">
      <w:pPr>
        <w:pStyle w:val="TableofFigures"/>
        <w:rPr>
          <w:rFonts w:ascii="Calibri" w:hAnsi="Calibri"/>
          <w:noProof/>
          <w:szCs w:val="22"/>
          <w:lang w:eastAsia="en-GB"/>
        </w:rPr>
      </w:pPr>
      <w:hyperlink w:anchor="_Toc214086812" w:history="1">
        <w:r w:rsidR="00DD51EB" w:rsidRPr="00CA0162">
          <w:rPr>
            <w:rStyle w:val="Hyperlink"/>
            <w:noProof/>
          </w:rPr>
          <w:t>Figure 28</w:t>
        </w:r>
        <w:r w:rsidR="00DD51EB" w:rsidRPr="00CA0162">
          <w:rPr>
            <w:rFonts w:ascii="Calibri" w:hAnsi="Calibri"/>
            <w:noProof/>
            <w:szCs w:val="22"/>
            <w:lang w:eastAsia="en-GB"/>
          </w:rPr>
          <w:tab/>
        </w:r>
        <w:r w:rsidR="00DD51EB" w:rsidRPr="00CA0162">
          <w:rPr>
            <w:rStyle w:val="Hyperlink"/>
            <w:noProof/>
          </w:rPr>
          <w:t>A Tidal Generator Field</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_Toc214086812 \h </w:instrText>
        </w:r>
        <w:r w:rsidR="008C0E63" w:rsidRPr="00CA0162">
          <w:rPr>
            <w:noProof/>
            <w:webHidden/>
          </w:rPr>
        </w:r>
        <w:r w:rsidR="008C0E63" w:rsidRPr="00CA0162">
          <w:rPr>
            <w:noProof/>
            <w:webHidden/>
          </w:rPr>
          <w:fldChar w:fldCharType="separate"/>
        </w:r>
        <w:r w:rsidR="008D7564">
          <w:rPr>
            <w:noProof/>
            <w:webHidden/>
          </w:rPr>
          <w:t>40</w:t>
        </w:r>
        <w:r w:rsidR="008C0E63" w:rsidRPr="00CA0162">
          <w:rPr>
            <w:noProof/>
            <w:webHidden/>
          </w:rPr>
          <w:fldChar w:fldCharType="end"/>
        </w:r>
      </w:hyperlink>
    </w:p>
    <w:p w14:paraId="7FD933FC" w14:textId="77777777" w:rsidR="00DD51EB" w:rsidRPr="00CA0162" w:rsidRDefault="006B61FC">
      <w:pPr>
        <w:pStyle w:val="TableofFigures"/>
        <w:rPr>
          <w:rFonts w:ascii="Calibri" w:hAnsi="Calibri"/>
          <w:noProof/>
          <w:szCs w:val="22"/>
          <w:lang w:eastAsia="en-GB"/>
        </w:rPr>
      </w:pPr>
      <w:hyperlink w:anchor="_Toc214086813" w:history="1">
        <w:r w:rsidR="00DD51EB" w:rsidRPr="00CA0162">
          <w:rPr>
            <w:rStyle w:val="Hyperlink"/>
            <w:noProof/>
          </w:rPr>
          <w:t>Figure 29</w:t>
        </w:r>
        <w:r w:rsidR="00DD51EB" w:rsidRPr="00CA0162">
          <w:rPr>
            <w:rFonts w:ascii="Calibri" w:hAnsi="Calibri"/>
            <w:noProof/>
            <w:szCs w:val="22"/>
            <w:lang w:eastAsia="en-GB"/>
          </w:rPr>
          <w:tab/>
        </w:r>
        <w:r w:rsidR="00DD51EB" w:rsidRPr="00CA0162">
          <w:rPr>
            <w:rStyle w:val="Hyperlink"/>
            <w:noProof/>
          </w:rPr>
          <w:t>An example of an underwater obstruction</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_Toc214086813 \h </w:instrText>
        </w:r>
        <w:r w:rsidR="008C0E63" w:rsidRPr="00CA0162">
          <w:rPr>
            <w:noProof/>
            <w:webHidden/>
          </w:rPr>
        </w:r>
        <w:r w:rsidR="008C0E63" w:rsidRPr="00CA0162">
          <w:rPr>
            <w:noProof/>
            <w:webHidden/>
          </w:rPr>
          <w:fldChar w:fldCharType="separate"/>
        </w:r>
        <w:r w:rsidR="008D7564">
          <w:rPr>
            <w:noProof/>
            <w:webHidden/>
          </w:rPr>
          <w:t>41</w:t>
        </w:r>
        <w:r w:rsidR="008C0E63" w:rsidRPr="00CA0162">
          <w:rPr>
            <w:noProof/>
            <w:webHidden/>
          </w:rPr>
          <w:fldChar w:fldCharType="end"/>
        </w:r>
      </w:hyperlink>
    </w:p>
    <w:p w14:paraId="4AAC49DA" w14:textId="77777777" w:rsidR="00DD51EB" w:rsidRPr="00CA0162" w:rsidRDefault="006B61FC">
      <w:pPr>
        <w:pStyle w:val="TableofFigures"/>
        <w:rPr>
          <w:rFonts w:ascii="Calibri" w:hAnsi="Calibri"/>
          <w:noProof/>
          <w:szCs w:val="22"/>
          <w:lang w:eastAsia="en-GB"/>
        </w:rPr>
      </w:pPr>
      <w:hyperlink w:anchor="_Toc214086814" w:history="1">
        <w:r w:rsidR="00DD51EB" w:rsidRPr="00CA0162">
          <w:rPr>
            <w:rStyle w:val="Hyperlink"/>
            <w:noProof/>
          </w:rPr>
          <w:t>Figure 30</w:t>
        </w:r>
        <w:r w:rsidR="00DD51EB" w:rsidRPr="00CA0162">
          <w:rPr>
            <w:rFonts w:ascii="Calibri" w:hAnsi="Calibri"/>
            <w:noProof/>
            <w:szCs w:val="22"/>
            <w:lang w:eastAsia="en-GB"/>
          </w:rPr>
          <w:tab/>
        </w:r>
        <w:r w:rsidR="00DD51EB" w:rsidRPr="00CA0162">
          <w:rPr>
            <w:rStyle w:val="Hyperlink"/>
            <w:noProof/>
          </w:rPr>
          <w:t>A Water Injection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_Toc214086814 \h </w:instrText>
        </w:r>
        <w:r w:rsidR="008C0E63" w:rsidRPr="00CA0162">
          <w:rPr>
            <w:noProof/>
            <w:webHidden/>
          </w:rPr>
        </w:r>
        <w:r w:rsidR="008C0E63" w:rsidRPr="00CA0162">
          <w:rPr>
            <w:noProof/>
            <w:webHidden/>
          </w:rPr>
          <w:fldChar w:fldCharType="separate"/>
        </w:r>
        <w:r w:rsidR="008D7564">
          <w:rPr>
            <w:noProof/>
            <w:webHidden/>
          </w:rPr>
          <w:t>41</w:t>
        </w:r>
        <w:r w:rsidR="008C0E63" w:rsidRPr="00CA0162">
          <w:rPr>
            <w:noProof/>
            <w:webHidden/>
          </w:rPr>
          <w:fldChar w:fldCharType="end"/>
        </w:r>
      </w:hyperlink>
    </w:p>
    <w:p w14:paraId="4E99FB0C" w14:textId="77777777" w:rsidR="00DD51EB" w:rsidRPr="00CA0162" w:rsidRDefault="006B61FC">
      <w:pPr>
        <w:pStyle w:val="TableofFigures"/>
        <w:rPr>
          <w:rFonts w:ascii="Calibri" w:hAnsi="Calibri"/>
          <w:noProof/>
          <w:szCs w:val="22"/>
          <w:lang w:eastAsia="en-GB"/>
        </w:rPr>
      </w:pPr>
      <w:hyperlink w:anchor="_Toc214086815" w:history="1">
        <w:r w:rsidR="00DD51EB" w:rsidRPr="00CA0162">
          <w:rPr>
            <w:rStyle w:val="Hyperlink"/>
            <w:noProof/>
          </w:rPr>
          <w:t>Figure 31</w:t>
        </w:r>
        <w:r w:rsidR="00DD51EB" w:rsidRPr="00CA0162">
          <w:rPr>
            <w:rFonts w:ascii="Calibri" w:hAnsi="Calibri"/>
            <w:noProof/>
            <w:szCs w:val="22"/>
            <w:lang w:eastAsia="en-GB"/>
          </w:rPr>
          <w:tab/>
        </w:r>
        <w:r w:rsidR="00DD51EB" w:rsidRPr="00CA0162">
          <w:rPr>
            <w:rStyle w:val="Hyperlink"/>
            <w:noProof/>
          </w:rPr>
          <w:t>A Wave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_Toc214086815 \h </w:instrText>
        </w:r>
        <w:r w:rsidR="008C0E63" w:rsidRPr="00CA0162">
          <w:rPr>
            <w:noProof/>
            <w:webHidden/>
          </w:rPr>
        </w:r>
        <w:r w:rsidR="008C0E63" w:rsidRPr="00CA0162">
          <w:rPr>
            <w:noProof/>
            <w:webHidden/>
          </w:rPr>
          <w:fldChar w:fldCharType="separate"/>
        </w:r>
        <w:r w:rsidR="008D7564">
          <w:rPr>
            <w:noProof/>
            <w:webHidden/>
          </w:rPr>
          <w:t>42</w:t>
        </w:r>
        <w:r w:rsidR="008C0E63" w:rsidRPr="00CA0162">
          <w:rPr>
            <w:noProof/>
            <w:webHidden/>
          </w:rPr>
          <w:fldChar w:fldCharType="end"/>
        </w:r>
      </w:hyperlink>
    </w:p>
    <w:p w14:paraId="0440E6CF" w14:textId="77777777" w:rsidR="00DD51EB" w:rsidRPr="00CA0162" w:rsidRDefault="006B61FC">
      <w:pPr>
        <w:pStyle w:val="TableofFigures"/>
        <w:rPr>
          <w:rFonts w:ascii="Calibri" w:hAnsi="Calibri"/>
          <w:noProof/>
          <w:szCs w:val="22"/>
          <w:lang w:eastAsia="en-GB"/>
        </w:rPr>
      </w:pPr>
      <w:hyperlink w:anchor="_Toc214086816" w:history="1">
        <w:r w:rsidR="00DD51EB" w:rsidRPr="00CA0162">
          <w:rPr>
            <w:rStyle w:val="Hyperlink"/>
            <w:noProof/>
          </w:rPr>
          <w:t>Figure 32</w:t>
        </w:r>
        <w:r w:rsidR="00DD51EB" w:rsidRPr="00CA0162">
          <w:rPr>
            <w:rFonts w:ascii="Calibri" w:hAnsi="Calibri"/>
            <w:noProof/>
            <w:szCs w:val="22"/>
            <w:lang w:eastAsia="en-GB"/>
          </w:rPr>
          <w:tab/>
        </w:r>
        <w:r w:rsidR="00DD51EB" w:rsidRPr="00CA0162">
          <w:rPr>
            <w:rStyle w:val="Hyperlink"/>
            <w:noProof/>
          </w:rPr>
          <w:t>A Wave Generator Field</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_Toc214086816 \h </w:instrText>
        </w:r>
        <w:r w:rsidR="008C0E63" w:rsidRPr="00CA0162">
          <w:rPr>
            <w:noProof/>
            <w:webHidden/>
          </w:rPr>
        </w:r>
        <w:r w:rsidR="008C0E63" w:rsidRPr="00CA0162">
          <w:rPr>
            <w:noProof/>
            <w:webHidden/>
          </w:rPr>
          <w:fldChar w:fldCharType="separate"/>
        </w:r>
        <w:r w:rsidR="008D7564">
          <w:rPr>
            <w:noProof/>
            <w:webHidden/>
          </w:rPr>
          <w:t>42</w:t>
        </w:r>
        <w:r w:rsidR="008C0E63" w:rsidRPr="00CA0162">
          <w:rPr>
            <w:noProof/>
            <w:webHidden/>
          </w:rPr>
          <w:fldChar w:fldCharType="end"/>
        </w:r>
      </w:hyperlink>
    </w:p>
    <w:p w14:paraId="48E358CF" w14:textId="77777777" w:rsidR="00DD51EB" w:rsidRPr="00CA0162" w:rsidRDefault="006B61FC">
      <w:pPr>
        <w:pStyle w:val="TableofFigures"/>
        <w:rPr>
          <w:rFonts w:ascii="Calibri" w:hAnsi="Calibri"/>
          <w:noProof/>
          <w:szCs w:val="22"/>
          <w:lang w:eastAsia="en-GB"/>
        </w:rPr>
      </w:pPr>
      <w:hyperlink w:anchor="_Toc214086817" w:history="1">
        <w:r w:rsidR="00DD51EB" w:rsidRPr="00CA0162">
          <w:rPr>
            <w:rStyle w:val="Hyperlink"/>
            <w:noProof/>
          </w:rPr>
          <w:t>Figure 33</w:t>
        </w:r>
        <w:r w:rsidR="00DD51EB" w:rsidRPr="00CA0162">
          <w:rPr>
            <w:rFonts w:ascii="Calibri" w:hAnsi="Calibri"/>
            <w:noProof/>
            <w:szCs w:val="22"/>
            <w:lang w:eastAsia="en-GB"/>
          </w:rPr>
          <w:tab/>
        </w:r>
        <w:r w:rsidR="00DD51EB" w:rsidRPr="00CA0162">
          <w:rPr>
            <w:rStyle w:val="Hyperlink"/>
            <w:noProof/>
          </w:rPr>
          <w:t>A Wind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_Toc214086817 \h </w:instrText>
        </w:r>
        <w:r w:rsidR="008C0E63" w:rsidRPr="00CA0162">
          <w:rPr>
            <w:noProof/>
            <w:webHidden/>
          </w:rPr>
        </w:r>
        <w:r w:rsidR="008C0E63" w:rsidRPr="00CA0162">
          <w:rPr>
            <w:noProof/>
            <w:webHidden/>
          </w:rPr>
          <w:fldChar w:fldCharType="separate"/>
        </w:r>
        <w:r w:rsidR="008D7564">
          <w:rPr>
            <w:noProof/>
            <w:webHidden/>
          </w:rPr>
          <w:t>43</w:t>
        </w:r>
        <w:r w:rsidR="008C0E63" w:rsidRPr="00CA0162">
          <w:rPr>
            <w:noProof/>
            <w:webHidden/>
          </w:rPr>
          <w:fldChar w:fldCharType="end"/>
        </w:r>
      </w:hyperlink>
    </w:p>
    <w:p w14:paraId="54D2CD39" w14:textId="77777777" w:rsidR="00DD51EB" w:rsidRPr="00CA0162" w:rsidRDefault="006B61FC">
      <w:pPr>
        <w:pStyle w:val="TableofFigures"/>
        <w:rPr>
          <w:rFonts w:ascii="Calibri" w:hAnsi="Calibri"/>
          <w:noProof/>
          <w:szCs w:val="22"/>
          <w:lang w:eastAsia="en-GB"/>
        </w:rPr>
      </w:pPr>
      <w:hyperlink w:anchor="_Toc214086818" w:history="1">
        <w:r w:rsidR="00DD51EB" w:rsidRPr="00CA0162">
          <w:rPr>
            <w:rStyle w:val="Hyperlink"/>
            <w:noProof/>
          </w:rPr>
          <w:t>Figure 34</w:t>
        </w:r>
        <w:r w:rsidR="00DD51EB" w:rsidRPr="00CA0162">
          <w:rPr>
            <w:rFonts w:ascii="Calibri" w:hAnsi="Calibri"/>
            <w:noProof/>
            <w:szCs w:val="22"/>
            <w:lang w:eastAsia="en-GB"/>
          </w:rPr>
          <w:tab/>
        </w:r>
        <w:r w:rsidR="00DD51EB" w:rsidRPr="00CA0162">
          <w:rPr>
            <w:rStyle w:val="Hyperlink"/>
            <w:noProof/>
          </w:rPr>
          <w:t>A</w:t>
        </w:r>
        <w:r w:rsidR="00754947">
          <w:rPr>
            <w:rStyle w:val="Hyperlink"/>
            <w:noProof/>
          </w:rPr>
          <w:t>n Offshore</w:t>
        </w:r>
        <w:r w:rsidR="00DD51EB" w:rsidRPr="00CA0162">
          <w:rPr>
            <w:rStyle w:val="Hyperlink"/>
            <w:noProof/>
          </w:rPr>
          <w:t xml:space="preserve"> Wind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_Toc214086818 \h </w:instrText>
        </w:r>
        <w:r w:rsidR="008C0E63" w:rsidRPr="00CA0162">
          <w:rPr>
            <w:noProof/>
            <w:webHidden/>
          </w:rPr>
        </w:r>
        <w:r w:rsidR="008C0E63" w:rsidRPr="00CA0162">
          <w:rPr>
            <w:noProof/>
            <w:webHidden/>
          </w:rPr>
          <w:fldChar w:fldCharType="separate"/>
        </w:r>
        <w:r w:rsidR="008D7564">
          <w:rPr>
            <w:noProof/>
            <w:webHidden/>
          </w:rPr>
          <w:t>43</w:t>
        </w:r>
        <w:r w:rsidR="008C0E63" w:rsidRPr="00CA0162">
          <w:rPr>
            <w:noProof/>
            <w:webHidden/>
          </w:rPr>
          <w:fldChar w:fldCharType="end"/>
        </w:r>
      </w:hyperlink>
    </w:p>
    <w:p w14:paraId="3617DD3F" w14:textId="77777777" w:rsidR="00601D49" w:rsidRPr="00CA0162" w:rsidRDefault="008C0E63" w:rsidP="0086198B">
      <w:pPr>
        <w:pStyle w:val="BodyText"/>
        <w:rPr>
          <w:rFonts w:cs="Arial"/>
        </w:rPr>
      </w:pPr>
      <w:r w:rsidRPr="00CA0162">
        <w:rPr>
          <w:rFonts w:cs="Arial"/>
        </w:rPr>
        <w:fldChar w:fldCharType="end"/>
      </w:r>
    </w:p>
    <w:p w14:paraId="4C8F960C" w14:textId="77777777" w:rsidR="000E3531" w:rsidRPr="00CA0162" w:rsidRDefault="009F60C9" w:rsidP="000E3531">
      <w:pPr>
        <w:pStyle w:val="Title"/>
      </w:pPr>
      <w:r w:rsidRPr="00CA0162">
        <w:br w:type="page"/>
      </w:r>
    </w:p>
    <w:p w14:paraId="3B7C343C" w14:textId="77777777" w:rsidR="00B06D78" w:rsidRDefault="000E3531" w:rsidP="000E3531">
      <w:pPr>
        <w:pStyle w:val="BodyText"/>
        <w:jc w:val="center"/>
        <w:rPr>
          <w:rFonts w:cs="Arial"/>
          <w:sz w:val="36"/>
          <w:szCs w:val="36"/>
        </w:rPr>
      </w:pPr>
      <w:r w:rsidRPr="00CA0162">
        <w:rPr>
          <w:rFonts w:cs="Arial"/>
          <w:sz w:val="36"/>
          <w:szCs w:val="36"/>
        </w:rPr>
        <w:lastRenderedPageBreak/>
        <w:t>Recommendation O-139</w:t>
      </w:r>
    </w:p>
    <w:p w14:paraId="26ECAE86" w14:textId="77777777" w:rsidR="000E3531" w:rsidRPr="00CA0162" w:rsidRDefault="000E3531" w:rsidP="000E3531">
      <w:pPr>
        <w:pStyle w:val="BodyText"/>
        <w:jc w:val="center"/>
        <w:rPr>
          <w:sz w:val="36"/>
          <w:szCs w:val="36"/>
        </w:rPr>
      </w:pPr>
      <w:r w:rsidRPr="00CA0162">
        <w:rPr>
          <w:rFonts w:cs="Arial"/>
          <w:sz w:val="36"/>
          <w:szCs w:val="36"/>
        </w:rPr>
        <w:t>The Marking of Man-made Offshore Structures</w:t>
      </w:r>
    </w:p>
    <w:p w14:paraId="60F02484" w14:textId="77777777" w:rsidR="004D072D" w:rsidRPr="002D2426" w:rsidRDefault="00324765" w:rsidP="000E3531">
      <w:pPr>
        <w:pStyle w:val="Heading1"/>
      </w:pPr>
      <w:bookmarkStart w:id="5" w:name="_Toc214267318"/>
      <w:r w:rsidRPr="002D2426">
        <w:t>INTRODUCTION</w:t>
      </w:r>
      <w:bookmarkEnd w:id="5"/>
    </w:p>
    <w:p w14:paraId="77B5D3FC" w14:textId="77777777" w:rsidR="004D072D" w:rsidRPr="002D2426" w:rsidRDefault="004D072D" w:rsidP="000E3531">
      <w:pPr>
        <w:pStyle w:val="BodyText"/>
        <w:rPr>
          <w:lang w:val="en-US"/>
        </w:rPr>
      </w:pPr>
      <w:r w:rsidRPr="002D2426">
        <w:t>There has been an increasing development in man-made structures at sea</w:t>
      </w:r>
      <w:r w:rsidR="005D3086" w:rsidRPr="002D2426">
        <w:rPr>
          <w:lang w:val="en-US"/>
        </w:rPr>
        <w:t xml:space="preserve">, </w:t>
      </w:r>
      <w:r w:rsidR="004768B5">
        <w:rPr>
          <w:lang w:val="en-US"/>
        </w:rPr>
        <w:t>in coastal or near coastal waters</w:t>
      </w:r>
      <w:r w:rsidRPr="002D2426">
        <w:t>, which may affect shipping.  These structures can be</w:t>
      </w:r>
      <w:r w:rsidR="00026D6B" w:rsidRPr="002D2426">
        <w:t xml:space="preserve"> </w:t>
      </w:r>
      <w:r w:rsidRPr="002D2426">
        <w:t>isolated or in groups, small or</w:t>
      </w:r>
      <w:r w:rsidR="00354F5D" w:rsidRPr="002D2426">
        <w:rPr>
          <w:lang w:val="en-US"/>
        </w:rPr>
        <w:t xml:space="preserve"> </w:t>
      </w:r>
      <w:r w:rsidR="00407CB6" w:rsidRPr="002D2426">
        <w:t>large</w:t>
      </w:r>
      <w:r w:rsidRPr="002D2426">
        <w:t xml:space="preserve">, and close </w:t>
      </w:r>
      <w:r w:rsidR="00407CB6" w:rsidRPr="002D2426">
        <w:t xml:space="preserve">to </w:t>
      </w:r>
      <w:r w:rsidRPr="002D2426">
        <w:t>or far from navigation zones.</w:t>
      </w:r>
      <w:r w:rsidR="005D3086" w:rsidRPr="002D2426">
        <w:rPr>
          <w:lang w:val="en-US"/>
        </w:rPr>
        <w:t xml:space="preserve"> </w:t>
      </w:r>
    </w:p>
    <w:p w14:paraId="15926A4D" w14:textId="77777777" w:rsidR="004D072D" w:rsidRPr="002D2426" w:rsidRDefault="004D072D" w:rsidP="000E3531">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14:paraId="2D04DA46" w14:textId="77777777" w:rsidR="004D072D" w:rsidRPr="002D2426" w:rsidRDefault="004D072D" w:rsidP="000E3531">
      <w:pPr>
        <w:pStyle w:val="BodyText"/>
      </w:pPr>
      <w:r w:rsidRPr="002D2426">
        <w:t>The following sections of this Document detail the updated IALA Recommendations for the marking of each offshore s</w:t>
      </w:r>
      <w:r w:rsidR="00534048" w:rsidRPr="002D2426">
        <w:t xml:space="preserve">tructure </w:t>
      </w:r>
      <w:r w:rsidR="00DD1C37" w:rsidRPr="002D2426">
        <w:t>type</w:t>
      </w:r>
      <w:r w:rsidR="00354F5D" w:rsidRPr="002D2426">
        <w:rPr>
          <w:lang w:val="en-US"/>
        </w:rPr>
        <w:t xml:space="preserve"> </w:t>
      </w:r>
      <w:r w:rsidR="004768B5">
        <w:rPr>
          <w:lang w:val="en-US"/>
        </w:rPr>
        <w:t>identified</w:t>
      </w:r>
      <w:r w:rsidR="00534048" w:rsidRPr="002D2426">
        <w:t xml:space="preserve"> in Appendix</w:t>
      </w:r>
      <w:r w:rsidR="00313355" w:rsidRPr="002D2426">
        <w:t xml:space="preserve"> </w:t>
      </w:r>
      <w:r w:rsidR="00534048" w:rsidRPr="002D2426">
        <w:t>1</w:t>
      </w:r>
      <w:r w:rsidR="00026D6B" w:rsidRPr="002D2426">
        <w:t>, along with an inventory and examples of Man-Made Offshore Structures</w:t>
      </w:r>
      <w:r w:rsidR="00534048" w:rsidRPr="002D2426">
        <w:t>.</w:t>
      </w:r>
    </w:p>
    <w:p w14:paraId="2E368227" w14:textId="77777777" w:rsidR="004D072D" w:rsidRPr="002D2426" w:rsidRDefault="004D072D" w:rsidP="000E3531">
      <w:pPr>
        <w:pStyle w:val="BodyText"/>
      </w:pPr>
      <w:r w:rsidRPr="002D2426">
        <w:t>The marking of offshore structures should be implemented using the</w:t>
      </w:r>
      <w:r w:rsidR="00DD1C37" w:rsidRPr="002D2426">
        <w:t xml:space="preserve">se </w:t>
      </w:r>
      <w:r w:rsidRPr="002D2426">
        <w:t>recommendations as a minimum requirement.</w:t>
      </w:r>
      <w:r w:rsidR="00407CB6" w:rsidRPr="002D2426">
        <w:t xml:space="preserve"> </w:t>
      </w:r>
      <w:r w:rsidR="004768B5">
        <w:t>Note</w:t>
      </w:r>
      <w:proofErr w:type="gramStart"/>
      <w:r w:rsidR="004768B5">
        <w:t>,</w:t>
      </w:r>
      <w:proofErr w:type="gramEnd"/>
      <w:r w:rsidR="004768B5">
        <w:t xml:space="preserve"> National Authorities may require more stringent marking</w:t>
      </w:r>
      <w:r w:rsidR="002D2426">
        <w:t>.</w:t>
      </w:r>
    </w:p>
    <w:p w14:paraId="7C2BDA05" w14:textId="77777777" w:rsidR="00DD1C37" w:rsidRPr="002D2426" w:rsidRDefault="002579FC" w:rsidP="000E3531">
      <w:pPr>
        <w:pStyle w:val="BodyText"/>
      </w:pPr>
      <w:r>
        <w:t>In section 3</w:t>
      </w:r>
      <w:r w:rsidR="00DD1C37" w:rsidRPr="002D2426">
        <w:t>, attention is drawn to the need to re-examine</w:t>
      </w:r>
      <w:r w:rsidR="005D3086" w:rsidRPr="002D2426">
        <w:rPr>
          <w:lang w:val="en-US"/>
        </w:rPr>
        <w:t xml:space="preserve"> </w:t>
      </w:r>
      <w:r w:rsidR="004768B5">
        <w:rPr>
          <w:lang w:val="en-US"/>
        </w:rPr>
        <w:t>as part of a periodic review basis to</w:t>
      </w:r>
      <w:r w:rsidR="00DD1C37" w:rsidRPr="002D2426">
        <w:t xml:space="preserve"> update these Recommendations</w:t>
      </w:r>
      <w:r w:rsidR="005D3086" w:rsidRPr="002D2426">
        <w:rPr>
          <w:lang w:val="en-US"/>
        </w:rPr>
        <w:t xml:space="preserve">, </w:t>
      </w:r>
      <w:r w:rsidR="004768B5">
        <w:rPr>
          <w:lang w:val="en-US"/>
        </w:rPr>
        <w:t>with respect to</w:t>
      </w:r>
      <w:r w:rsidR="00DD1C37" w:rsidRPr="002D2426">
        <w:t xml:space="preserve"> advances in technology.</w:t>
      </w:r>
    </w:p>
    <w:p w14:paraId="3957F970" w14:textId="77777777" w:rsidR="004D072D" w:rsidRPr="002D2426" w:rsidRDefault="004D072D" w:rsidP="00C16E55">
      <w:pPr>
        <w:pStyle w:val="Heading2"/>
      </w:pPr>
      <w:bookmarkStart w:id="6" w:name="_Toc206486062"/>
      <w:bookmarkStart w:id="7" w:name="_Toc214267319"/>
      <w:r w:rsidRPr="002D2426">
        <w:t>Scope</w:t>
      </w:r>
      <w:bookmarkEnd w:id="6"/>
      <w:bookmarkEnd w:id="7"/>
    </w:p>
    <w:p w14:paraId="7F090ED5" w14:textId="77777777" w:rsidR="004D072D" w:rsidRPr="002D2426" w:rsidRDefault="004D072D" w:rsidP="000E3531">
      <w:pPr>
        <w:pStyle w:val="BodyText"/>
        <w:rPr>
          <w:lang w:val="en-US"/>
        </w:rPr>
      </w:pPr>
      <w:r w:rsidRPr="002D2426">
        <w:t>Th</w:t>
      </w:r>
      <w:r w:rsidR="00313355" w:rsidRPr="002D2426">
        <w:t>e</w:t>
      </w:r>
      <w:r w:rsidRPr="002D2426">
        <w:t>s</w:t>
      </w:r>
      <w:r w:rsidR="00313355" w:rsidRPr="002D2426">
        <w:t>e</w:t>
      </w:r>
      <w:r w:rsidRPr="002D2426">
        <w:t xml:space="preserve"> recommendations are for the guidance </w:t>
      </w:r>
      <w:r w:rsidR="005E74C2" w:rsidRPr="002D2426">
        <w:t xml:space="preserve">and information </w:t>
      </w:r>
      <w:r w:rsidRPr="002D2426">
        <w:t>of stakeholders such as National Administrations, Lighthouse Authorities, Aviation Authorities and other competent Authorities, Aids to Navigation providers, and the Contractors and Devel</w:t>
      </w:r>
      <w:r w:rsidR="004777CB">
        <w:t xml:space="preserve">opers involved in each type of </w:t>
      </w:r>
      <w:r w:rsidR="00DA2C0E" w:rsidRPr="002D2426">
        <w:rPr>
          <w:lang w:val="en-US"/>
        </w:rPr>
        <w:t xml:space="preserve">the </w:t>
      </w:r>
      <w:r w:rsidRPr="002D2426">
        <w:t>structures mentioned in the following sections.</w:t>
      </w:r>
      <w:r w:rsidR="00371E31" w:rsidRPr="002D2426">
        <w:rPr>
          <w:lang w:val="en-US"/>
        </w:rPr>
        <w:t xml:space="preserve"> </w:t>
      </w:r>
    </w:p>
    <w:p w14:paraId="198AF6B8" w14:textId="77777777" w:rsidR="004D072D" w:rsidRPr="002D2426" w:rsidRDefault="004D072D" w:rsidP="00C16E55">
      <w:pPr>
        <w:pStyle w:val="Heading2"/>
      </w:pPr>
      <w:bookmarkStart w:id="8" w:name="_Toc206486063"/>
      <w:bookmarkStart w:id="9" w:name="_Toc214267320"/>
      <w:r w:rsidRPr="002D2426">
        <w:t>Field of Application</w:t>
      </w:r>
      <w:bookmarkEnd w:id="8"/>
      <w:bookmarkEnd w:id="9"/>
    </w:p>
    <w:p w14:paraId="0327B5B5" w14:textId="77777777" w:rsidR="004D072D" w:rsidRPr="002D2426" w:rsidRDefault="004D072D" w:rsidP="000E3531">
      <w:pPr>
        <w:pStyle w:val="BodyText"/>
      </w:pPr>
      <w:r w:rsidRPr="002D2426">
        <w:t>These Recommendations apply to all structures fixed in position temporarily or permanently which extend above</w:t>
      </w:r>
      <w:r w:rsidR="005E74C2" w:rsidRPr="002D2426">
        <w:t xml:space="preserve"> or below</w:t>
      </w:r>
      <w:r w:rsidRPr="002D2426">
        <w:t xml:space="preserve"> the surface of the sea and which are obstructions to navigation, e.g. structures used for drilling or exploring for </w:t>
      </w:r>
      <w:r w:rsidR="004768B5">
        <w:rPr>
          <w:lang w:val="en-US"/>
        </w:rPr>
        <w:t>oil and/or</w:t>
      </w:r>
      <w:r w:rsidR="00DA2C0E" w:rsidRPr="002D2426">
        <w:rPr>
          <w:lang w:val="en-US"/>
        </w:rPr>
        <w:t xml:space="preserve"> </w:t>
      </w:r>
      <w:r w:rsidRPr="002D2426">
        <w:t>minerals, oil production platforms, oil well protective jackets</w:t>
      </w:r>
      <w:r w:rsidR="00407CB6" w:rsidRPr="002D2426">
        <w:t>, renewable offshore energy installations</w:t>
      </w:r>
      <w:r w:rsidRPr="002D2426">
        <w:t xml:space="preserve"> or ocean data platforms.  Structures</w:t>
      </w:r>
      <w:r w:rsidR="00437C65" w:rsidRPr="002D2426">
        <w:rPr>
          <w:lang w:val="en-US"/>
        </w:rPr>
        <w:t xml:space="preserve"> </w:t>
      </w:r>
      <w:r w:rsidR="004768B5">
        <w:rPr>
          <w:lang w:val="en-US"/>
        </w:rPr>
        <w:t>specifically</w:t>
      </w:r>
      <w:r w:rsidRPr="002D2426">
        <w:t xml:space="preserve"> e</w:t>
      </w:r>
      <w:r w:rsidR="004777CB">
        <w:t>stablished as AtoN</w:t>
      </w:r>
      <w:r w:rsidRPr="002D2426">
        <w:t xml:space="preserve"> are excluded</w:t>
      </w:r>
      <w:r w:rsidR="008D3C5E" w:rsidRPr="002D2426">
        <w:rPr>
          <w:lang w:val="en-US"/>
        </w:rPr>
        <w:t xml:space="preserve"> </w:t>
      </w:r>
      <w:r w:rsidR="004768B5">
        <w:rPr>
          <w:lang w:val="en-US"/>
        </w:rPr>
        <w:t>from these recommendations</w:t>
      </w:r>
      <w:r w:rsidRPr="002D2426">
        <w:t>.</w:t>
      </w:r>
    </w:p>
    <w:p w14:paraId="25729176" w14:textId="77777777" w:rsidR="004D072D" w:rsidRPr="002D2426" w:rsidRDefault="004D072D" w:rsidP="00C16E55">
      <w:pPr>
        <w:pStyle w:val="Heading2"/>
      </w:pPr>
      <w:bookmarkStart w:id="10" w:name="_Toc206486064"/>
      <w:bookmarkStart w:id="11" w:name="_Toc214267321"/>
      <w:r w:rsidRPr="002D2426">
        <w:t>Information</w:t>
      </w:r>
      <w:bookmarkEnd w:id="10"/>
      <w:bookmarkEnd w:id="11"/>
    </w:p>
    <w:p w14:paraId="374311E5" w14:textId="77777777" w:rsidR="004D072D" w:rsidRPr="002D2426" w:rsidRDefault="003523F2" w:rsidP="000E3531">
      <w:pPr>
        <w:pStyle w:val="BodyText"/>
      </w:pPr>
      <w:r>
        <w:t>A</w:t>
      </w:r>
      <w:r w:rsidR="004D072D" w:rsidRPr="002D2426">
        <w:t xml:space="preserve">uthorities must ensure that </w:t>
      </w:r>
      <w:r w:rsidR="004768B5">
        <w:rPr>
          <w:lang w:val="en-US"/>
        </w:rPr>
        <w:t>all</w:t>
      </w:r>
      <w:r w:rsidR="00ED4210" w:rsidRPr="002D2426">
        <w:rPr>
          <w:lang w:val="en-US"/>
        </w:rPr>
        <w:t xml:space="preserve"> </w:t>
      </w:r>
      <w:r w:rsidR="00823510" w:rsidRPr="002D2426">
        <w:t xml:space="preserve">stakeholders </w:t>
      </w:r>
      <w:r w:rsidR="004777CB">
        <w:t xml:space="preserve">are informed of </w:t>
      </w:r>
      <w:r w:rsidR="004768B5">
        <w:rPr>
          <w:lang w:val="en-US"/>
        </w:rPr>
        <w:t>installed AtoN and</w:t>
      </w:r>
      <w:r w:rsidR="00425AFC" w:rsidRPr="002D2426">
        <w:rPr>
          <w:lang w:val="en-US"/>
        </w:rPr>
        <w:t xml:space="preserve"> </w:t>
      </w:r>
      <w:r w:rsidR="004D072D" w:rsidRPr="002D2426">
        <w:t>marking</w:t>
      </w:r>
      <w:r w:rsidR="00ED4210" w:rsidRPr="002D2426">
        <w:rPr>
          <w:lang w:val="en-US"/>
        </w:rPr>
        <w:t>s</w:t>
      </w:r>
      <w:r w:rsidR="004D072D" w:rsidRPr="002D2426">
        <w:t xml:space="preserve"> in accord</w:t>
      </w:r>
      <w:r w:rsidR="004777CB">
        <w:t>ance with these Recommendations.</w:t>
      </w:r>
      <w:r w:rsidR="004D072D" w:rsidRPr="002D2426">
        <w:t xml:space="preserve"> </w:t>
      </w:r>
      <w:r w:rsidR="004777CB">
        <w:rPr>
          <w:lang w:val="en-US"/>
        </w:rPr>
        <w:t xml:space="preserve">These </w:t>
      </w:r>
      <w:r w:rsidR="004768B5">
        <w:rPr>
          <w:lang w:val="en-US"/>
        </w:rPr>
        <w:t>are</w:t>
      </w:r>
      <w:r w:rsidR="00ED4210" w:rsidRPr="002D2426">
        <w:rPr>
          <w:lang w:val="en-US"/>
        </w:rPr>
        <w:t xml:space="preserve"> </w:t>
      </w:r>
      <w:r w:rsidR="00823510" w:rsidRPr="002D2426">
        <w:t>published</w:t>
      </w:r>
      <w:r w:rsidR="004D072D" w:rsidRPr="002D2426">
        <w:t xml:space="preserve"> </w:t>
      </w:r>
      <w:r w:rsidR="00A51F4A">
        <w:t xml:space="preserve">in </w:t>
      </w:r>
      <w:r w:rsidR="004768B5">
        <w:t>nautical</w:t>
      </w:r>
      <w:r w:rsidR="00823510" w:rsidRPr="002D2426">
        <w:t xml:space="preserve"> documents and by promulgation of</w:t>
      </w:r>
      <w:r w:rsidR="004777CB">
        <w:t xml:space="preserve"> Maritime Safety Information (MSI).</w:t>
      </w:r>
    </w:p>
    <w:p w14:paraId="23124740" w14:textId="77777777" w:rsidR="003B44B2" w:rsidRDefault="00225E9A">
      <w:pPr>
        <w:pStyle w:val="Heading2"/>
      </w:pPr>
      <w:r w:rsidRPr="002D2426">
        <w:t>Definitions and Acronyms</w:t>
      </w:r>
    </w:p>
    <w:p w14:paraId="0F44198D"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AIS – Automatic Identification System</w:t>
      </w:r>
    </w:p>
    <w:p w14:paraId="4294EBA6"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AIS AtoN – AIS as an Aid to Navigation</w:t>
      </w:r>
    </w:p>
    <w:p w14:paraId="66210656"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AtoN – Aid(s) to Navigation</w:t>
      </w:r>
    </w:p>
    <w:p w14:paraId="1BFCF294"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A51F4A">
        <w:rPr>
          <w:rFonts w:ascii="Arial" w:hAnsi="Arial" w:cs="Arial"/>
        </w:rPr>
        <w:t>CALM –  Catenary Anchor Leg Mooring</w:t>
      </w:r>
    </w:p>
    <w:p w14:paraId="51F2C95E" w14:textId="77777777" w:rsidR="00B06D78" w:rsidRPr="00B06D78" w:rsidRDefault="00B06D78" w:rsidP="00A51F4A">
      <w:pPr>
        <w:pStyle w:val="Middelsrutenett1-uthevingsfarge21"/>
        <w:numPr>
          <w:ilvl w:val="0"/>
          <w:numId w:val="49"/>
        </w:numPr>
        <w:spacing w:before="60" w:after="60"/>
        <w:ind w:left="315" w:hanging="284"/>
        <w:rPr>
          <w:rFonts w:ascii="Arial" w:hAnsi="Arial" w:cs="Arial"/>
        </w:rPr>
      </w:pPr>
      <w:r w:rsidRPr="00B06D78">
        <w:rPr>
          <w:rFonts w:ascii="Arial" w:hAnsi="Arial" w:cs="Arial"/>
        </w:rPr>
        <w:t>cd – Candela</w:t>
      </w:r>
    </w:p>
    <w:p w14:paraId="6A23FE6D"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 xml:space="preserve">FPSO – Floating Production Storage </w:t>
      </w:r>
      <w:proofErr w:type="spellStart"/>
      <w:r w:rsidRPr="002D2426">
        <w:rPr>
          <w:rFonts w:ascii="Arial" w:hAnsi="Arial" w:cs="Arial"/>
        </w:rPr>
        <w:t>Offloader</w:t>
      </w:r>
      <w:proofErr w:type="spellEnd"/>
    </w:p>
    <w:p w14:paraId="01E48F4B" w14:textId="77777777" w:rsidR="00754947" w:rsidRPr="00754947" w:rsidRDefault="00754947" w:rsidP="00754947">
      <w:pPr>
        <w:pStyle w:val="Middelsrutenett1-uthevingsfarge21"/>
        <w:numPr>
          <w:ilvl w:val="0"/>
          <w:numId w:val="49"/>
        </w:numPr>
        <w:spacing w:before="60" w:after="60"/>
        <w:ind w:left="315" w:hanging="284"/>
        <w:rPr>
          <w:rFonts w:ascii="Arial" w:hAnsi="Arial" w:cs="Arial"/>
        </w:rPr>
      </w:pPr>
      <w:r>
        <w:rPr>
          <w:rFonts w:ascii="Arial" w:hAnsi="Arial" w:cs="Arial"/>
        </w:rPr>
        <w:t>HAT – Highest Astronomical Tide</w:t>
      </w:r>
    </w:p>
    <w:p w14:paraId="3859CEBE"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I – Intermediate Structure</w:t>
      </w:r>
      <w:r>
        <w:rPr>
          <w:rFonts w:ascii="Arial" w:hAnsi="Arial" w:cs="Arial"/>
        </w:rPr>
        <w:t xml:space="preserve"> [OWF]</w:t>
      </w:r>
    </w:p>
    <w:p w14:paraId="685D2617"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MBS – IALA Maritime Buoyage System</w:t>
      </w:r>
    </w:p>
    <w:p w14:paraId="588B33BE"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lastRenderedPageBreak/>
        <w:t>MER – Minimum Effective Range</w:t>
      </w:r>
    </w:p>
    <w:p w14:paraId="6F4CF5BC"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MFP – Minimum Facility Platform</w:t>
      </w:r>
    </w:p>
    <w:p w14:paraId="767C14D8" w14:textId="77777777" w:rsidR="00A51F4A" w:rsidRPr="00754947" w:rsidRDefault="00A51F4A" w:rsidP="00754947">
      <w:pPr>
        <w:pStyle w:val="Middelsrutenett1-uthevingsfarge21"/>
        <w:numPr>
          <w:ilvl w:val="0"/>
          <w:numId w:val="49"/>
        </w:numPr>
        <w:spacing w:before="60" w:after="60"/>
        <w:ind w:left="315" w:hanging="284"/>
        <w:rPr>
          <w:rFonts w:ascii="Arial" w:hAnsi="Arial" w:cs="Arial"/>
        </w:rPr>
      </w:pPr>
      <w:r w:rsidRPr="002D2426">
        <w:rPr>
          <w:rFonts w:ascii="Arial" w:hAnsi="Arial" w:cs="Arial"/>
        </w:rPr>
        <w:t xml:space="preserve">MHWS </w:t>
      </w:r>
      <w:r w:rsidR="00754947">
        <w:rPr>
          <w:rFonts w:ascii="Arial" w:hAnsi="Arial" w:cs="Arial"/>
        </w:rPr>
        <w:t>–</w:t>
      </w:r>
      <w:r w:rsidRPr="00754947">
        <w:rPr>
          <w:rFonts w:ascii="Arial" w:hAnsi="Arial" w:cs="Arial"/>
        </w:rPr>
        <w:t xml:space="preserve"> Mean High Water Springs</w:t>
      </w:r>
    </w:p>
    <w:p w14:paraId="1138A3E0"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MSI – Maritime Safety Information (e.g.</w:t>
      </w:r>
      <w:r w:rsidR="00754947">
        <w:rPr>
          <w:rFonts w:ascii="Arial" w:hAnsi="Arial" w:cs="Arial"/>
        </w:rPr>
        <w:t xml:space="preserve"> NAVTEX, Notices to Mariners)</w:t>
      </w:r>
    </w:p>
    <w:p w14:paraId="44F37029" w14:textId="77777777" w:rsidR="00EF1430" w:rsidRPr="00EF1430" w:rsidRDefault="00EF1430" w:rsidP="00EF1430">
      <w:pPr>
        <w:pStyle w:val="Middelsrutenett1-uthevingsfarge21"/>
        <w:numPr>
          <w:ilvl w:val="0"/>
          <w:numId w:val="49"/>
        </w:numPr>
        <w:spacing w:before="60" w:after="60"/>
        <w:ind w:left="315" w:hanging="284"/>
        <w:rPr>
          <w:rFonts w:ascii="Arial" w:hAnsi="Arial" w:cs="Arial"/>
        </w:rPr>
      </w:pPr>
      <w:r>
        <w:rPr>
          <w:rFonts w:ascii="Arial" w:hAnsi="Arial" w:cs="Arial"/>
        </w:rPr>
        <w:t>OREI – Offshore Renewable Energy Installation</w:t>
      </w:r>
    </w:p>
    <w:p w14:paraId="4A22C00B" w14:textId="77777777" w:rsidR="00E74063" w:rsidRDefault="00A51F4A" w:rsidP="00E74063">
      <w:pPr>
        <w:pStyle w:val="Middelsrutenett1-uthevingsfarge21"/>
        <w:numPr>
          <w:ilvl w:val="0"/>
          <w:numId w:val="49"/>
        </w:numPr>
        <w:spacing w:before="60" w:after="60"/>
        <w:ind w:left="315" w:hanging="284"/>
        <w:rPr>
          <w:rFonts w:ascii="Arial" w:hAnsi="Arial" w:cs="Arial"/>
        </w:rPr>
      </w:pPr>
      <w:r>
        <w:rPr>
          <w:rFonts w:ascii="Arial" w:hAnsi="Arial" w:cs="Arial"/>
        </w:rPr>
        <w:t>OWF – Offshore Wind Farm</w:t>
      </w:r>
      <w:r w:rsidR="00754947">
        <w:rPr>
          <w:rFonts w:ascii="Arial" w:hAnsi="Arial" w:cs="Arial"/>
        </w:rPr>
        <w:t>(s)</w:t>
      </w:r>
    </w:p>
    <w:p w14:paraId="322E3618" w14:textId="77777777" w:rsidR="00E74063" w:rsidRPr="00E74063" w:rsidRDefault="00E74063" w:rsidP="00A51F4A">
      <w:pPr>
        <w:pStyle w:val="Middelsrutenett1-uthevingsfarge21"/>
        <w:numPr>
          <w:ilvl w:val="0"/>
          <w:numId w:val="49"/>
        </w:numPr>
        <w:spacing w:before="60" w:after="60"/>
        <w:ind w:left="315" w:hanging="284"/>
        <w:rPr>
          <w:rFonts w:ascii="Arial" w:hAnsi="Arial" w:cs="Arial"/>
        </w:rPr>
      </w:pPr>
      <w:r w:rsidRPr="00E74063">
        <w:rPr>
          <w:rFonts w:ascii="Arial" w:hAnsi="Arial" w:cs="Arial"/>
          <w:bCs/>
        </w:rPr>
        <w:t>Promulgation</w:t>
      </w:r>
      <w:r w:rsidRPr="00E74063">
        <w:rPr>
          <w:rFonts w:ascii="Arial" w:hAnsi="Arial" w:cs="Arial"/>
        </w:rPr>
        <w:t xml:space="preserve"> – the act of formally proclaiming or declaring a new </w:t>
      </w:r>
      <w:hyperlink r:id="rId12" w:tooltip="Statute" w:history="1">
        <w:r w:rsidRPr="00E74063">
          <w:rPr>
            <w:rStyle w:val="Hyperlink"/>
            <w:rFonts w:ascii="Arial" w:hAnsi="Arial" w:cs="Arial"/>
            <w:color w:val="auto"/>
            <w:u w:val="none"/>
          </w:rPr>
          <w:t>statutory</w:t>
        </w:r>
      </w:hyperlink>
      <w:r w:rsidRPr="00E74063">
        <w:rPr>
          <w:rFonts w:ascii="Arial" w:hAnsi="Arial" w:cs="Arial"/>
        </w:rPr>
        <w:t xml:space="preserve"> or </w:t>
      </w:r>
      <w:hyperlink r:id="rId13" w:tooltip="Administrative law" w:history="1">
        <w:r w:rsidRPr="00E74063">
          <w:rPr>
            <w:rStyle w:val="Hyperlink"/>
            <w:rFonts w:ascii="Arial" w:hAnsi="Arial" w:cs="Arial"/>
            <w:color w:val="auto"/>
            <w:u w:val="none"/>
          </w:rPr>
          <w:t>administrative law</w:t>
        </w:r>
      </w:hyperlink>
      <w:r w:rsidRPr="00E74063">
        <w:rPr>
          <w:rFonts w:ascii="Arial" w:hAnsi="Arial" w:cs="Arial"/>
        </w:rPr>
        <w:t xml:space="preserve"> after its </w:t>
      </w:r>
      <w:hyperlink r:id="rId14" w:tooltip="Enactment" w:history="1">
        <w:r w:rsidRPr="00E74063">
          <w:rPr>
            <w:rStyle w:val="Hyperlink"/>
            <w:rFonts w:ascii="Arial" w:hAnsi="Arial" w:cs="Arial"/>
            <w:color w:val="auto"/>
            <w:u w:val="none"/>
          </w:rPr>
          <w:t>enactment</w:t>
        </w:r>
      </w:hyperlink>
      <w:r w:rsidRPr="00E74063">
        <w:rPr>
          <w:rFonts w:ascii="Arial" w:hAnsi="Arial" w:cs="Arial"/>
        </w:rPr>
        <w:t>.</w:t>
      </w:r>
    </w:p>
    <w:p w14:paraId="31DE173A" w14:textId="77777777" w:rsidR="00A51F4A" w:rsidRP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 xml:space="preserve">SOLAS – Safety of Life At Sea </w:t>
      </w:r>
      <w:r w:rsidR="00754947">
        <w:rPr>
          <w:rFonts w:ascii="Arial" w:hAnsi="Arial" w:cs="Arial"/>
        </w:rPr>
        <w:t>[</w:t>
      </w:r>
      <w:r>
        <w:rPr>
          <w:rFonts w:ascii="Arial" w:hAnsi="Arial" w:cs="Arial"/>
        </w:rPr>
        <w:t>convention</w:t>
      </w:r>
      <w:r w:rsidR="00754947">
        <w:rPr>
          <w:rFonts w:ascii="Arial" w:hAnsi="Arial" w:cs="Arial"/>
        </w:rPr>
        <w:t>]</w:t>
      </w:r>
      <w:r>
        <w:rPr>
          <w:rFonts w:ascii="Arial" w:hAnsi="Arial" w:cs="Arial"/>
        </w:rPr>
        <w:t>.</w:t>
      </w:r>
    </w:p>
    <w:p w14:paraId="302DE41D"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SPM – Single Point Mooring</w:t>
      </w:r>
    </w:p>
    <w:p w14:paraId="6B94F06B"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SPS – Significant Peripheral Structure</w:t>
      </w:r>
      <w:r>
        <w:rPr>
          <w:rFonts w:ascii="Arial" w:hAnsi="Arial" w:cs="Arial"/>
        </w:rPr>
        <w:t xml:space="preserve"> [OWF]</w:t>
      </w:r>
    </w:p>
    <w:p w14:paraId="4BD82870" w14:textId="77777777" w:rsidR="00A51F4A" w:rsidRPr="00B06D78" w:rsidRDefault="00A51F4A" w:rsidP="00A51F4A">
      <w:pPr>
        <w:pStyle w:val="Middelsrutenett1-uthevingsfarge21"/>
        <w:numPr>
          <w:ilvl w:val="0"/>
          <w:numId w:val="49"/>
        </w:numPr>
        <w:spacing w:before="60" w:after="60"/>
        <w:ind w:left="315" w:hanging="284"/>
        <w:rPr>
          <w:rFonts w:ascii="Arial" w:hAnsi="Arial" w:cs="Arial"/>
          <w:color w:val="FF0000"/>
        </w:rPr>
      </w:pPr>
      <w:r w:rsidRPr="00B06D78">
        <w:rPr>
          <w:rFonts w:ascii="Arial" w:hAnsi="Arial" w:cs="Arial"/>
          <w:color w:val="FF0000"/>
        </w:rPr>
        <w:t>Subsidiary Light</w:t>
      </w:r>
    </w:p>
    <w:p w14:paraId="3E943C5C" w14:textId="77777777" w:rsidR="00225E9A" w:rsidRPr="002D2426" w:rsidRDefault="00225E9A" w:rsidP="00225E9A">
      <w:pPr>
        <w:pStyle w:val="Middelsrutenett1-uthevingsfarge21"/>
        <w:numPr>
          <w:ilvl w:val="0"/>
          <w:numId w:val="49"/>
        </w:numPr>
        <w:spacing w:before="60" w:after="60"/>
        <w:ind w:left="315" w:hanging="284"/>
        <w:rPr>
          <w:rFonts w:ascii="Arial" w:hAnsi="Arial" w:cs="Arial"/>
        </w:rPr>
      </w:pPr>
      <w:r w:rsidRPr="002D2426">
        <w:rPr>
          <w:rFonts w:ascii="Arial" w:hAnsi="Arial" w:cs="Arial"/>
        </w:rPr>
        <w:t>WTG - Wind Turbine Generator</w:t>
      </w:r>
    </w:p>
    <w:p w14:paraId="57DC6FEF" w14:textId="77777777" w:rsidR="00B06D78" w:rsidRPr="00B06D78" w:rsidRDefault="00B06D78" w:rsidP="00B06D78">
      <w:pPr>
        <w:pStyle w:val="Middelsrutenett1-uthevingsfarge21"/>
        <w:spacing w:before="60" w:after="60"/>
        <w:ind w:left="31"/>
        <w:rPr>
          <w:rFonts w:ascii="Arial" w:hAnsi="Arial" w:cs="Arial"/>
        </w:rPr>
      </w:pPr>
    </w:p>
    <w:p w14:paraId="3EBF0DD9" w14:textId="77777777" w:rsidR="00B06D78" w:rsidRPr="00B06D78" w:rsidRDefault="00B06D78" w:rsidP="00B06D78">
      <w:pPr>
        <w:pStyle w:val="Middelsrutenett1-uthevingsfarge21"/>
        <w:spacing w:before="60" w:after="60"/>
        <w:ind w:left="31"/>
        <w:rPr>
          <w:rFonts w:ascii="Arial" w:hAnsi="Arial" w:cs="Arial"/>
          <w:u w:val="single"/>
        </w:rPr>
      </w:pPr>
      <w:r w:rsidRPr="00B06D78">
        <w:rPr>
          <w:rFonts w:ascii="Arial" w:hAnsi="Arial" w:cs="Arial"/>
          <w:u w:val="single"/>
        </w:rPr>
        <w:t>Lantern Range/Intensity</w:t>
      </w:r>
    </w:p>
    <w:p w14:paraId="4283187F"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10 Nautical Mile nominal range = 1400</w:t>
      </w:r>
      <w:r>
        <w:rPr>
          <w:rFonts w:ascii="Arial" w:hAnsi="Arial" w:cs="Arial"/>
        </w:rPr>
        <w:t xml:space="preserve"> </w:t>
      </w:r>
      <w:r w:rsidRPr="00B06D78">
        <w:rPr>
          <w:rFonts w:ascii="Arial" w:hAnsi="Arial" w:cs="Arial"/>
        </w:rPr>
        <w:t>cd</w:t>
      </w:r>
    </w:p>
    <w:p w14:paraId="3A4F91BC"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 xml:space="preserve">5 Nautical Mile </w:t>
      </w:r>
      <w:r>
        <w:rPr>
          <w:rFonts w:ascii="Arial" w:hAnsi="Arial" w:cs="Arial"/>
        </w:rPr>
        <w:t xml:space="preserve">nominal range = 75 </w:t>
      </w:r>
      <w:r w:rsidRPr="00B06D78">
        <w:rPr>
          <w:rFonts w:ascii="Arial" w:hAnsi="Arial" w:cs="Arial"/>
        </w:rPr>
        <w:t>cd</w:t>
      </w:r>
    </w:p>
    <w:p w14:paraId="1996ABB8"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2 Nautical Mile nominal range = 5</w:t>
      </w:r>
      <w:r>
        <w:rPr>
          <w:rFonts w:ascii="Arial" w:hAnsi="Arial" w:cs="Arial"/>
        </w:rPr>
        <w:t xml:space="preserve"> </w:t>
      </w:r>
      <w:r w:rsidRPr="00B06D78">
        <w:rPr>
          <w:rFonts w:ascii="Arial" w:hAnsi="Arial" w:cs="Arial"/>
        </w:rPr>
        <w:t>cd</w:t>
      </w:r>
    </w:p>
    <w:p w14:paraId="44468431" w14:textId="77777777" w:rsidR="004D072D" w:rsidRPr="002D2426" w:rsidRDefault="004D072D" w:rsidP="000E3531">
      <w:pPr>
        <w:pStyle w:val="Heading1"/>
      </w:pPr>
      <w:bookmarkStart w:id="12" w:name="_Toc206486065"/>
      <w:bookmarkStart w:id="13" w:name="_Toc214267322"/>
      <w:r w:rsidRPr="002D2426">
        <w:t>marking of offshore STRUCTURES</w:t>
      </w:r>
      <w:bookmarkEnd w:id="12"/>
      <w:bookmarkEnd w:id="13"/>
    </w:p>
    <w:p w14:paraId="604A172D" w14:textId="77777777" w:rsidR="00225E9A" w:rsidRPr="00CA0162" w:rsidRDefault="004D072D" w:rsidP="000E3531">
      <w:pPr>
        <w:pStyle w:val="BodyText"/>
      </w:pPr>
      <w:r w:rsidRPr="002D2426">
        <w:t>Man Made Offshore structures present very different characteristics</w:t>
      </w:r>
      <w:r w:rsidR="000E3531" w:rsidRPr="002D2426">
        <w:t>.</w:t>
      </w:r>
      <w:r w:rsidRPr="002D2426">
        <w:t xml:space="preserve"> </w:t>
      </w:r>
      <w:r w:rsidR="00F04836" w:rsidRPr="002D2426">
        <w:t xml:space="preserve"> </w:t>
      </w:r>
      <w:r w:rsidRPr="002D2426">
        <w:t>Therefore</w:t>
      </w:r>
      <w:r w:rsidR="000E3531" w:rsidRPr="002D2426">
        <w:t>,</w:t>
      </w:r>
      <w:r w:rsidRPr="002D2426">
        <w:t xml:space="preserve"> these structures have been grouped</w:t>
      </w:r>
      <w:r w:rsidR="00F510E0" w:rsidRPr="002D2426">
        <w:rPr>
          <w:lang w:val="en-US"/>
        </w:rPr>
        <w:t xml:space="preserve"> </w:t>
      </w:r>
      <w:r w:rsidR="004768B5">
        <w:rPr>
          <w:lang w:val="en-US"/>
        </w:rPr>
        <w:t>as follows</w:t>
      </w:r>
      <w:r w:rsidR="000D6254">
        <w:rPr>
          <w:lang w:val="en-US"/>
        </w:rPr>
        <w:t>:</w:t>
      </w:r>
      <w:r w:rsidR="0071432B" w:rsidRPr="00CA0162">
        <w:t xml:space="preserve"> </w:t>
      </w:r>
    </w:p>
    <w:p w14:paraId="15680F36" w14:textId="77777777" w:rsidR="000D6254" w:rsidRDefault="0071432B" w:rsidP="000E3531">
      <w:pPr>
        <w:pStyle w:val="Bullet1"/>
      </w:pPr>
      <w:r w:rsidRPr="00CA0162">
        <w:t xml:space="preserve">Section 2.1: Offshore Structures in General </w:t>
      </w:r>
    </w:p>
    <w:p w14:paraId="541C59BE" w14:textId="77777777" w:rsidR="0071432B" w:rsidRPr="00CA0162" w:rsidRDefault="000E3531" w:rsidP="000E3531">
      <w:pPr>
        <w:pStyle w:val="Bullet1"/>
      </w:pPr>
      <w:r w:rsidRPr="00CA0162">
        <w:t xml:space="preserve">Section 2.2: </w:t>
      </w:r>
      <w:r w:rsidR="0071432B" w:rsidRPr="00CA0162">
        <w:t>Aquaculture Farms</w:t>
      </w:r>
    </w:p>
    <w:p w14:paraId="5EABA0AB" w14:textId="77777777" w:rsidR="0071432B" w:rsidRPr="00CA0162" w:rsidRDefault="0071432B" w:rsidP="000E3531">
      <w:pPr>
        <w:pStyle w:val="Bullet1"/>
      </w:pPr>
      <w:r w:rsidRPr="00CA0162">
        <w:t xml:space="preserve">Section 2.3: </w:t>
      </w:r>
      <w:r w:rsidR="000D6254">
        <w:t>Offshore Wind F</w:t>
      </w:r>
      <w:r w:rsidRPr="00CA0162">
        <w:t>arms</w:t>
      </w:r>
    </w:p>
    <w:p w14:paraId="793FA75E" w14:textId="77777777" w:rsidR="0071432B" w:rsidRPr="00CA0162" w:rsidRDefault="0071432B" w:rsidP="000E3531">
      <w:pPr>
        <w:pStyle w:val="Bullet1"/>
        <w:spacing w:after="120"/>
      </w:pPr>
      <w:r w:rsidRPr="00CA0162">
        <w:t>Section 2.4: Wave and Tidal Energy Devices</w:t>
      </w:r>
    </w:p>
    <w:p w14:paraId="1A04CCE4" w14:textId="77777777" w:rsidR="004D072D" w:rsidRDefault="004D072D" w:rsidP="000E3531">
      <w:pPr>
        <w:pStyle w:val="BodyText"/>
      </w:pPr>
      <w:r w:rsidRPr="00CA0162">
        <w:t>It is important to consider that</w:t>
      </w:r>
      <w:r w:rsidR="0071432B" w:rsidRPr="00CA0162">
        <w:t xml:space="preserve"> the</w:t>
      </w:r>
      <w:r w:rsidRPr="00CA0162">
        <w:t xml:space="preserve"> marking of offshore structures is</w:t>
      </w:r>
      <w:r w:rsidR="00F510E0">
        <w:rPr>
          <w:lang w:val="en-US"/>
        </w:rPr>
        <w:t xml:space="preserve"> </w:t>
      </w:r>
      <w:r w:rsidR="0094206C" w:rsidRPr="0094206C">
        <w:rPr>
          <w:lang w:val="en-US"/>
        </w:rPr>
        <w:t>essential</w:t>
      </w:r>
      <w:r w:rsidRPr="00CA0162">
        <w:t xml:space="preserve"> durin</w:t>
      </w:r>
      <w:r w:rsidR="00F04836" w:rsidRPr="00CA0162">
        <w:t>g the different phases of their</w:t>
      </w:r>
      <w:r w:rsidR="00BF1131" w:rsidRPr="00CA0162">
        <w:t xml:space="preserve"> </w:t>
      </w:r>
      <w:r w:rsidR="00F04836" w:rsidRPr="00CA0162">
        <w:t>existence,</w:t>
      </w:r>
      <w:r w:rsidRPr="00CA0162">
        <w:t xml:space="preserve"> i.e. construction, operation and </w:t>
      </w:r>
      <w:r w:rsidR="00225E9A">
        <w:t xml:space="preserve">decommissioning, when </w:t>
      </w:r>
      <w:r w:rsidRPr="00CA0162">
        <w:t xml:space="preserve">the structure </w:t>
      </w:r>
      <w:r w:rsidR="00225E9A">
        <w:t xml:space="preserve">may </w:t>
      </w:r>
      <w:r w:rsidRPr="00CA0162">
        <w:t xml:space="preserve">remain </w:t>
      </w:r>
      <w:r w:rsidR="0071432B" w:rsidRPr="00CA0162">
        <w:t>a</w:t>
      </w:r>
      <w:r w:rsidR="00225E9A">
        <w:t>s a</w:t>
      </w:r>
      <w:r w:rsidRPr="00CA0162">
        <w:t xml:space="preserve"> hazard to navigation.</w:t>
      </w:r>
    </w:p>
    <w:p w14:paraId="45351787" w14:textId="77777777" w:rsidR="00225E9A" w:rsidRPr="006D3A26" w:rsidRDefault="00E01648" w:rsidP="000E3531">
      <w:pPr>
        <w:pStyle w:val="BodyText"/>
        <w:rPr>
          <w:rFonts w:cs="Arial"/>
        </w:rPr>
      </w:pPr>
      <w:r>
        <w:t>The t</w:t>
      </w:r>
      <w:r w:rsidR="00225E9A">
        <w:t>able</w:t>
      </w:r>
      <w:r>
        <w:t xml:space="preserve"> </w:t>
      </w:r>
      <w:r w:rsidR="00225E9A">
        <w:t xml:space="preserve">below lists the marking </w:t>
      </w:r>
      <w:r w:rsidR="00EF2BA5">
        <w:t xml:space="preserve">recommendations and </w:t>
      </w:r>
      <w:r w:rsidR="00225E9A">
        <w:t>considerations for offs</w:t>
      </w:r>
      <w:r w:rsidR="00225E9A" w:rsidRPr="006D3A26">
        <w:rPr>
          <w:rFonts w:cs="Arial"/>
        </w:rPr>
        <w:t xml:space="preserve">hore structures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42"/>
        <w:gridCol w:w="642"/>
        <w:gridCol w:w="642"/>
        <w:gridCol w:w="642"/>
        <w:gridCol w:w="642"/>
        <w:gridCol w:w="642"/>
        <w:gridCol w:w="642"/>
      </w:tblGrid>
      <w:tr w:rsidR="00EF2BA5" w:rsidRPr="006D3A26" w14:paraId="217F973A" w14:textId="77777777" w:rsidTr="004A2EF7">
        <w:trPr>
          <w:trHeight w:val="1975"/>
        </w:trPr>
        <w:tc>
          <w:tcPr>
            <w:tcW w:w="4361" w:type="dxa"/>
            <w:shd w:val="clear" w:color="auto" w:fill="auto"/>
          </w:tcPr>
          <w:p w14:paraId="20D46193" w14:textId="77777777" w:rsidR="00EF2BA5" w:rsidRPr="006D3A26" w:rsidRDefault="00EF2BA5" w:rsidP="00EF2BA5">
            <w:pPr>
              <w:rPr>
                <w:rFonts w:eastAsia="Calibri" w:cs="Arial"/>
                <w:szCs w:val="22"/>
              </w:rPr>
            </w:pPr>
            <w:r w:rsidRPr="006D3A26">
              <w:rPr>
                <w:rFonts w:eastAsia="Calibri" w:cs="Arial"/>
                <w:sz w:val="56"/>
                <w:szCs w:val="56"/>
              </w:rPr>
              <w:t xml:space="preserve">* </w:t>
            </w:r>
            <w:r w:rsidRPr="006D3A26">
              <w:rPr>
                <w:rFonts w:eastAsia="Calibri" w:cs="Arial"/>
                <w:szCs w:val="22"/>
              </w:rPr>
              <w:t>= RECOMMENDED</w:t>
            </w:r>
          </w:p>
          <w:p w14:paraId="0EAFFB7A" w14:textId="77777777" w:rsidR="00EF2BA5" w:rsidRPr="006D3A26" w:rsidRDefault="00EF2BA5" w:rsidP="00EF2BA5">
            <w:pPr>
              <w:rPr>
                <w:rFonts w:eastAsia="Calibri" w:cs="Arial"/>
                <w:szCs w:val="22"/>
              </w:rPr>
            </w:pPr>
            <w:r w:rsidRPr="006D3A26">
              <w:rPr>
                <w:rFonts w:eastAsia="Calibri" w:cs="Arial"/>
                <w:sz w:val="72"/>
                <w:szCs w:val="72"/>
              </w:rPr>
              <w:t>+</w:t>
            </w:r>
            <w:r w:rsidRPr="006D3A26">
              <w:rPr>
                <w:rFonts w:eastAsia="Calibri" w:cs="Arial"/>
                <w:szCs w:val="22"/>
              </w:rPr>
              <w:t xml:space="preserve"> = TO BE CONSIDERED</w:t>
            </w:r>
          </w:p>
        </w:tc>
        <w:tc>
          <w:tcPr>
            <w:tcW w:w="642" w:type="dxa"/>
            <w:shd w:val="clear" w:color="auto" w:fill="auto"/>
            <w:textDirection w:val="btLr"/>
          </w:tcPr>
          <w:p w14:paraId="104F3E35" w14:textId="77777777" w:rsidR="00EF2BA5" w:rsidRPr="006D3A26" w:rsidRDefault="00EF2BA5" w:rsidP="003C5952">
            <w:pPr>
              <w:ind w:left="113" w:right="113"/>
              <w:rPr>
                <w:rFonts w:eastAsia="Calibri" w:cs="Arial"/>
                <w:szCs w:val="22"/>
              </w:rPr>
            </w:pPr>
            <w:r w:rsidRPr="006D3A26">
              <w:rPr>
                <w:rFonts w:eastAsia="Calibri" w:cs="Arial"/>
                <w:szCs w:val="22"/>
              </w:rPr>
              <w:t>Light (white)</w:t>
            </w:r>
            <w:r w:rsidRPr="006D3A26">
              <w:rPr>
                <w:rFonts w:eastAsia="Calibri" w:cs="Arial"/>
                <w:szCs w:val="22"/>
                <w:vertAlign w:val="superscript"/>
              </w:rPr>
              <w:t>1</w:t>
            </w:r>
          </w:p>
        </w:tc>
        <w:tc>
          <w:tcPr>
            <w:tcW w:w="642" w:type="dxa"/>
            <w:shd w:val="clear" w:color="auto" w:fill="auto"/>
            <w:textDirection w:val="btLr"/>
          </w:tcPr>
          <w:p w14:paraId="4B122449" w14:textId="77777777" w:rsidR="00EF2BA5" w:rsidRPr="006D3A26" w:rsidRDefault="00EF2BA5" w:rsidP="003C5952">
            <w:pPr>
              <w:ind w:left="113" w:right="113"/>
              <w:rPr>
                <w:rFonts w:eastAsia="Calibri" w:cs="Arial"/>
                <w:szCs w:val="22"/>
              </w:rPr>
            </w:pPr>
            <w:r w:rsidRPr="006D3A26">
              <w:rPr>
                <w:rFonts w:eastAsia="Calibri" w:cs="Arial"/>
                <w:szCs w:val="22"/>
              </w:rPr>
              <w:t>Light (yellow)</w:t>
            </w:r>
            <w:r w:rsidRPr="006D3A26">
              <w:rPr>
                <w:rFonts w:eastAsia="Calibri" w:cs="Arial"/>
                <w:szCs w:val="22"/>
                <w:vertAlign w:val="superscript"/>
              </w:rPr>
              <w:t>2</w:t>
            </w:r>
          </w:p>
        </w:tc>
        <w:tc>
          <w:tcPr>
            <w:tcW w:w="642" w:type="dxa"/>
            <w:shd w:val="clear" w:color="auto" w:fill="auto"/>
            <w:textDirection w:val="btLr"/>
          </w:tcPr>
          <w:p w14:paraId="1206E4BB" w14:textId="77777777" w:rsidR="00EF2BA5" w:rsidRPr="006D3A26" w:rsidRDefault="00EF2BA5" w:rsidP="003C5952">
            <w:pPr>
              <w:ind w:left="113" w:right="113"/>
              <w:rPr>
                <w:rFonts w:eastAsia="Calibri" w:cs="Arial"/>
                <w:szCs w:val="22"/>
              </w:rPr>
            </w:pPr>
            <w:r w:rsidRPr="006D3A26">
              <w:rPr>
                <w:rFonts w:eastAsia="Calibri" w:cs="Arial"/>
                <w:szCs w:val="22"/>
              </w:rPr>
              <w:t>Sub Light (Red)</w:t>
            </w:r>
            <w:r w:rsidRPr="006D3A26">
              <w:rPr>
                <w:rFonts w:eastAsia="Calibri" w:cs="Arial"/>
                <w:szCs w:val="22"/>
                <w:vertAlign w:val="superscript"/>
              </w:rPr>
              <w:t>3</w:t>
            </w:r>
          </w:p>
        </w:tc>
        <w:tc>
          <w:tcPr>
            <w:tcW w:w="642" w:type="dxa"/>
            <w:shd w:val="clear" w:color="auto" w:fill="auto"/>
            <w:textDirection w:val="btLr"/>
          </w:tcPr>
          <w:p w14:paraId="2D81961A" w14:textId="77777777" w:rsidR="00EF2BA5" w:rsidRPr="006D3A26" w:rsidRDefault="00F520D3" w:rsidP="003C5952">
            <w:pPr>
              <w:ind w:left="113" w:right="113"/>
              <w:rPr>
                <w:rFonts w:eastAsia="Calibri" w:cs="Arial"/>
                <w:szCs w:val="22"/>
              </w:rPr>
            </w:pPr>
            <w:r w:rsidRPr="006D3A26">
              <w:rPr>
                <w:rFonts w:eastAsia="Calibri" w:cs="Arial"/>
                <w:szCs w:val="22"/>
              </w:rPr>
              <w:t xml:space="preserve">Fog </w:t>
            </w:r>
            <w:r w:rsidR="00EF2BA5" w:rsidRPr="006D3A26">
              <w:rPr>
                <w:rFonts w:eastAsia="Calibri" w:cs="Arial"/>
                <w:szCs w:val="22"/>
              </w:rPr>
              <w:t xml:space="preserve"> Signal</w:t>
            </w:r>
          </w:p>
        </w:tc>
        <w:tc>
          <w:tcPr>
            <w:tcW w:w="642" w:type="dxa"/>
            <w:shd w:val="clear" w:color="auto" w:fill="auto"/>
            <w:textDirection w:val="btLr"/>
          </w:tcPr>
          <w:p w14:paraId="5F6837D0" w14:textId="77777777" w:rsidR="00EF2BA5" w:rsidRPr="006D3A26" w:rsidRDefault="00EF2BA5" w:rsidP="003C5952">
            <w:pPr>
              <w:ind w:left="113" w:right="113"/>
              <w:rPr>
                <w:rFonts w:eastAsia="Calibri" w:cs="Arial"/>
                <w:szCs w:val="22"/>
              </w:rPr>
            </w:pPr>
            <w:r w:rsidRPr="006D3A26">
              <w:rPr>
                <w:rFonts w:eastAsia="Calibri" w:cs="Arial"/>
                <w:szCs w:val="22"/>
              </w:rPr>
              <w:t>Radar Beacon</w:t>
            </w:r>
          </w:p>
        </w:tc>
        <w:tc>
          <w:tcPr>
            <w:tcW w:w="642" w:type="dxa"/>
            <w:shd w:val="clear" w:color="auto" w:fill="auto"/>
            <w:textDirection w:val="btLr"/>
          </w:tcPr>
          <w:p w14:paraId="3C3214A2" w14:textId="77777777" w:rsidR="00EF2BA5" w:rsidRPr="006D3A26" w:rsidRDefault="00EF2BA5" w:rsidP="003C5952">
            <w:pPr>
              <w:ind w:left="113" w:right="113"/>
              <w:rPr>
                <w:rFonts w:eastAsia="Calibri" w:cs="Arial"/>
                <w:szCs w:val="22"/>
              </w:rPr>
            </w:pPr>
            <w:r w:rsidRPr="006D3A26">
              <w:rPr>
                <w:rFonts w:eastAsia="Calibri" w:cs="Arial"/>
                <w:szCs w:val="22"/>
              </w:rPr>
              <w:t>AIS</w:t>
            </w:r>
          </w:p>
        </w:tc>
        <w:tc>
          <w:tcPr>
            <w:tcW w:w="642" w:type="dxa"/>
            <w:shd w:val="clear" w:color="auto" w:fill="auto"/>
            <w:textDirection w:val="btLr"/>
          </w:tcPr>
          <w:p w14:paraId="684E5E2B" w14:textId="77777777" w:rsidR="00EF2BA5" w:rsidRPr="006D3A26" w:rsidRDefault="00EF2BA5" w:rsidP="003C5952">
            <w:pPr>
              <w:ind w:left="113" w:right="113"/>
              <w:rPr>
                <w:rFonts w:eastAsia="Calibri" w:cs="Arial"/>
                <w:szCs w:val="22"/>
              </w:rPr>
            </w:pPr>
            <w:r w:rsidRPr="006D3A26">
              <w:rPr>
                <w:rFonts w:eastAsia="Calibri" w:cs="Arial"/>
                <w:szCs w:val="22"/>
              </w:rPr>
              <w:t>Buoys</w:t>
            </w:r>
          </w:p>
        </w:tc>
      </w:tr>
      <w:tr w:rsidR="00EF2BA5" w:rsidRPr="003C5952" w14:paraId="77C31154" w14:textId="77777777" w:rsidTr="00724E2C">
        <w:trPr>
          <w:trHeight w:val="723"/>
        </w:trPr>
        <w:tc>
          <w:tcPr>
            <w:tcW w:w="4361" w:type="dxa"/>
            <w:shd w:val="clear" w:color="auto" w:fill="auto"/>
          </w:tcPr>
          <w:p w14:paraId="36D94C5C" w14:textId="77777777" w:rsidR="00EF2BA5" w:rsidRPr="006D3A26" w:rsidRDefault="00EF2BA5" w:rsidP="00EF2BA5">
            <w:pPr>
              <w:rPr>
                <w:rFonts w:eastAsia="Calibri" w:cs="Arial"/>
                <w:szCs w:val="22"/>
              </w:rPr>
            </w:pPr>
            <w:r w:rsidRPr="006D3A26">
              <w:rPr>
                <w:rFonts w:eastAsia="Calibri" w:cs="Arial"/>
                <w:szCs w:val="22"/>
              </w:rPr>
              <w:t>Offshore Oil or Gas Platform – Temporary or Fixed  (2.1)</w:t>
            </w:r>
          </w:p>
          <w:p w14:paraId="4953396B" w14:textId="77777777" w:rsidR="00EF2BA5" w:rsidRPr="006D3A26" w:rsidRDefault="00EF2BA5" w:rsidP="00EF2BA5">
            <w:pPr>
              <w:rPr>
                <w:rFonts w:eastAsia="Calibri" w:cs="Arial"/>
                <w:szCs w:val="22"/>
              </w:rPr>
            </w:pPr>
          </w:p>
        </w:tc>
        <w:tc>
          <w:tcPr>
            <w:tcW w:w="642" w:type="dxa"/>
            <w:shd w:val="clear" w:color="auto" w:fill="auto"/>
          </w:tcPr>
          <w:p w14:paraId="18CE891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66E6C02"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5326019"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89D4A9D" w14:textId="77777777" w:rsidR="00EF2BA5" w:rsidRPr="00CD3EA5" w:rsidRDefault="00F520D3"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544575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9D719BE"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C035AE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4749AED0" w14:textId="77777777" w:rsidTr="004A2EF7">
        <w:tc>
          <w:tcPr>
            <w:tcW w:w="4361" w:type="dxa"/>
            <w:shd w:val="clear" w:color="auto" w:fill="auto"/>
          </w:tcPr>
          <w:p w14:paraId="117CB350" w14:textId="77777777" w:rsidR="00EF2BA5" w:rsidRPr="006D3A26" w:rsidRDefault="00EF2BA5" w:rsidP="00EF2BA5">
            <w:pPr>
              <w:rPr>
                <w:rFonts w:eastAsia="Calibri" w:cs="Arial"/>
                <w:szCs w:val="22"/>
              </w:rPr>
            </w:pPr>
            <w:r w:rsidRPr="006D3A26">
              <w:rPr>
                <w:rFonts w:eastAsia="Calibri" w:cs="Arial"/>
                <w:szCs w:val="22"/>
              </w:rPr>
              <w:t xml:space="preserve">Floating Production Storage </w:t>
            </w:r>
            <w:proofErr w:type="spellStart"/>
            <w:r w:rsidRPr="006D3A26">
              <w:rPr>
                <w:rFonts w:eastAsia="Calibri" w:cs="Arial"/>
                <w:szCs w:val="22"/>
              </w:rPr>
              <w:t>Offloader</w:t>
            </w:r>
            <w:proofErr w:type="spellEnd"/>
            <w:r w:rsidRPr="006D3A26">
              <w:rPr>
                <w:rFonts w:eastAsia="Calibri" w:cs="Arial"/>
                <w:szCs w:val="22"/>
              </w:rPr>
              <w:t xml:space="preserve"> (FPSO) (2.1)</w:t>
            </w:r>
          </w:p>
        </w:tc>
        <w:tc>
          <w:tcPr>
            <w:tcW w:w="642" w:type="dxa"/>
            <w:shd w:val="clear" w:color="auto" w:fill="auto"/>
          </w:tcPr>
          <w:p w14:paraId="77F7B7D6"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5547A49"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44E431F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15CA1E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9BCBD7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8BE4DB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7B71FBE" w14:textId="77777777" w:rsidR="00EF2BA5" w:rsidRPr="00CD3EA5" w:rsidRDefault="00EF2BA5" w:rsidP="003C5952">
            <w:pPr>
              <w:jc w:val="center"/>
              <w:rPr>
                <w:rFonts w:ascii="Calibri" w:eastAsia="Calibri" w:hAnsi="Calibri"/>
                <w:sz w:val="40"/>
                <w:szCs w:val="40"/>
              </w:rPr>
            </w:pPr>
          </w:p>
        </w:tc>
      </w:tr>
      <w:tr w:rsidR="00EF2BA5" w:rsidRPr="003C5952" w14:paraId="57A5847C" w14:textId="77777777" w:rsidTr="004A2EF7">
        <w:tc>
          <w:tcPr>
            <w:tcW w:w="4361" w:type="dxa"/>
            <w:shd w:val="clear" w:color="auto" w:fill="auto"/>
          </w:tcPr>
          <w:p w14:paraId="70C445E4" w14:textId="77777777" w:rsidR="00EF2BA5" w:rsidRPr="006D3A26" w:rsidRDefault="00EF2BA5" w:rsidP="00EF2BA5">
            <w:pPr>
              <w:rPr>
                <w:rFonts w:eastAsia="Calibri" w:cs="Arial"/>
                <w:szCs w:val="22"/>
              </w:rPr>
            </w:pPr>
            <w:r w:rsidRPr="006D3A26">
              <w:rPr>
                <w:rFonts w:eastAsia="Calibri" w:cs="Arial"/>
                <w:szCs w:val="22"/>
              </w:rPr>
              <w:t>Floating Petrochem Offloading Points/ Single Point Mooring (SPM)</w:t>
            </w:r>
          </w:p>
        </w:tc>
        <w:tc>
          <w:tcPr>
            <w:tcW w:w="642" w:type="dxa"/>
            <w:shd w:val="clear" w:color="auto" w:fill="auto"/>
          </w:tcPr>
          <w:p w14:paraId="34BA1DF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1D2496"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701178BD"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6951DA3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42DCEB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C612989"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68356CB" w14:textId="77777777" w:rsidR="00EF2BA5" w:rsidRPr="00CD3EA5" w:rsidRDefault="00EF2BA5" w:rsidP="003C5952">
            <w:pPr>
              <w:jc w:val="center"/>
              <w:rPr>
                <w:rFonts w:ascii="Calibri" w:eastAsia="Calibri" w:hAnsi="Calibri"/>
                <w:sz w:val="40"/>
                <w:szCs w:val="40"/>
              </w:rPr>
            </w:pPr>
          </w:p>
        </w:tc>
      </w:tr>
      <w:tr w:rsidR="00EC07D7" w:rsidRPr="003C5952" w14:paraId="0F7DE5C7" w14:textId="77777777" w:rsidTr="004A2EF7">
        <w:tc>
          <w:tcPr>
            <w:tcW w:w="4361" w:type="dxa"/>
            <w:shd w:val="clear" w:color="auto" w:fill="auto"/>
          </w:tcPr>
          <w:p w14:paraId="03D8619E" w14:textId="77777777" w:rsidR="00EC07D7" w:rsidRPr="006D3A26" w:rsidRDefault="00EC07D7" w:rsidP="00EC07D7">
            <w:pPr>
              <w:rPr>
                <w:rFonts w:eastAsia="Calibri" w:cs="Arial"/>
                <w:szCs w:val="22"/>
              </w:rPr>
            </w:pPr>
            <w:r w:rsidRPr="006D3A26">
              <w:rPr>
                <w:rFonts w:eastAsia="Calibri" w:cs="Arial"/>
                <w:szCs w:val="22"/>
              </w:rPr>
              <w:t>Aquaculture (</w:t>
            </w:r>
            <w:r w:rsidR="00430D51" w:rsidRPr="006D3A26">
              <w:rPr>
                <w:rFonts w:eastAsia="Calibri" w:cs="Arial"/>
                <w:szCs w:val="22"/>
              </w:rPr>
              <w:t>2.2</w:t>
            </w:r>
            <w:r w:rsidRPr="006D3A26">
              <w:rPr>
                <w:rFonts w:eastAsia="Calibri" w:cs="Arial"/>
                <w:szCs w:val="22"/>
              </w:rPr>
              <w:t xml:space="preserve">) </w:t>
            </w:r>
          </w:p>
        </w:tc>
        <w:tc>
          <w:tcPr>
            <w:tcW w:w="642" w:type="dxa"/>
            <w:shd w:val="clear" w:color="auto" w:fill="auto"/>
          </w:tcPr>
          <w:p w14:paraId="1F259256"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7F6BBFF6"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B02E96"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78F811D2"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5FD0A39E" w14:textId="77777777" w:rsidR="00EC07D7" w:rsidRPr="00CD3EA5" w:rsidRDefault="00754C79" w:rsidP="003C5952">
            <w:pPr>
              <w:jc w:val="center"/>
              <w:rPr>
                <w:rFonts w:ascii="Calibri" w:eastAsia="Calibri" w:hAnsi="Calibri"/>
                <w:sz w:val="40"/>
                <w:szCs w:val="40"/>
              </w:rPr>
            </w:pPr>
            <w:r w:rsidRPr="00CD3EA5">
              <w:rPr>
                <w:rFonts w:ascii="Calibri" w:eastAsia="Calibri" w:hAnsi="Calibri"/>
                <w:sz w:val="40"/>
                <w:szCs w:val="40"/>
              </w:rPr>
              <w:t xml:space="preserve"> +</w:t>
            </w:r>
          </w:p>
        </w:tc>
        <w:tc>
          <w:tcPr>
            <w:tcW w:w="642" w:type="dxa"/>
            <w:shd w:val="clear" w:color="auto" w:fill="auto"/>
          </w:tcPr>
          <w:p w14:paraId="6221C7D4"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4FBEB47"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1F1F20AC" w14:textId="77777777" w:rsidTr="004A2EF7">
        <w:tc>
          <w:tcPr>
            <w:tcW w:w="4361" w:type="dxa"/>
            <w:shd w:val="clear" w:color="auto" w:fill="auto"/>
          </w:tcPr>
          <w:p w14:paraId="6BE4B4BE" w14:textId="77777777" w:rsidR="00EF2BA5" w:rsidRPr="006D3A26" w:rsidRDefault="00EF2BA5" w:rsidP="00EF2BA5">
            <w:pPr>
              <w:rPr>
                <w:rFonts w:eastAsia="Calibri" w:cs="Arial"/>
                <w:szCs w:val="22"/>
              </w:rPr>
            </w:pPr>
            <w:r w:rsidRPr="006D3A26">
              <w:rPr>
                <w:rFonts w:eastAsia="Calibri" w:cs="Arial"/>
                <w:szCs w:val="22"/>
              </w:rPr>
              <w:lastRenderedPageBreak/>
              <w:t>Meteorological Mast</w:t>
            </w:r>
            <w:r w:rsidR="006374AE" w:rsidRPr="006D3A26">
              <w:rPr>
                <w:rFonts w:eastAsia="Calibri" w:cs="Arial"/>
                <w:szCs w:val="22"/>
              </w:rPr>
              <w:t xml:space="preserve"> </w:t>
            </w:r>
            <w:r w:rsidRPr="006D3A26">
              <w:rPr>
                <w:rFonts w:eastAsia="Calibri" w:cs="Arial"/>
                <w:szCs w:val="22"/>
              </w:rPr>
              <w:t>(2.3)</w:t>
            </w:r>
          </w:p>
        </w:tc>
        <w:tc>
          <w:tcPr>
            <w:tcW w:w="642" w:type="dxa"/>
            <w:shd w:val="clear" w:color="auto" w:fill="auto"/>
          </w:tcPr>
          <w:p w14:paraId="3FF6D8B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BE5539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7C41FD8"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A067B9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5C0D6D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FF5876"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BF19CF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07396149" w14:textId="77777777" w:rsidTr="004A2EF7">
        <w:tc>
          <w:tcPr>
            <w:tcW w:w="4361" w:type="dxa"/>
            <w:shd w:val="clear" w:color="auto" w:fill="auto"/>
          </w:tcPr>
          <w:p w14:paraId="08352CC5" w14:textId="77777777" w:rsidR="00EF2BA5" w:rsidRPr="006D3A26" w:rsidRDefault="00EF2BA5" w:rsidP="00EF2BA5">
            <w:pPr>
              <w:rPr>
                <w:rFonts w:eastAsia="Calibri" w:cs="Arial"/>
                <w:szCs w:val="22"/>
              </w:rPr>
            </w:pPr>
            <w:r w:rsidRPr="006D3A26">
              <w:rPr>
                <w:rFonts w:eastAsia="Calibri" w:cs="Arial"/>
                <w:szCs w:val="22"/>
              </w:rPr>
              <w:t>Minimum Facility Platform (MFP) (2.3)</w:t>
            </w:r>
          </w:p>
        </w:tc>
        <w:tc>
          <w:tcPr>
            <w:tcW w:w="642" w:type="dxa"/>
            <w:shd w:val="clear" w:color="auto" w:fill="auto"/>
          </w:tcPr>
          <w:p w14:paraId="7B03439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7445F94"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513904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A93A426" w14:textId="77777777"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D0D3F4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040D81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2AFA42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2F5C111C" w14:textId="77777777" w:rsidTr="004A2EF7">
        <w:tc>
          <w:tcPr>
            <w:tcW w:w="4361" w:type="dxa"/>
            <w:shd w:val="clear" w:color="auto" w:fill="auto"/>
          </w:tcPr>
          <w:p w14:paraId="3F55DD53" w14:textId="77777777" w:rsidR="00EF2BA5" w:rsidRPr="006D3A26" w:rsidRDefault="00EF2BA5" w:rsidP="00EF2BA5">
            <w:pPr>
              <w:rPr>
                <w:rFonts w:eastAsia="Calibri" w:cs="Arial"/>
                <w:szCs w:val="22"/>
              </w:rPr>
            </w:pPr>
            <w:r w:rsidRPr="006D3A26">
              <w:rPr>
                <w:rFonts w:eastAsia="Calibri" w:cs="Arial"/>
                <w:szCs w:val="22"/>
              </w:rPr>
              <w:t>Offshore Docks/Loading Islands</w:t>
            </w:r>
          </w:p>
        </w:tc>
        <w:tc>
          <w:tcPr>
            <w:tcW w:w="642" w:type="dxa"/>
            <w:shd w:val="clear" w:color="auto" w:fill="auto"/>
          </w:tcPr>
          <w:p w14:paraId="5C188EA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5253372"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6F337EA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58E5ECD" w14:textId="77777777"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D7B6D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B8D295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770DD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38727E9C" w14:textId="77777777" w:rsidTr="004A2EF7">
        <w:tc>
          <w:tcPr>
            <w:tcW w:w="4361" w:type="dxa"/>
            <w:shd w:val="clear" w:color="auto" w:fill="auto"/>
          </w:tcPr>
          <w:p w14:paraId="7A0924A1" w14:textId="77777777" w:rsidR="00EF2BA5" w:rsidRPr="006D3A26" w:rsidRDefault="00EF2BA5" w:rsidP="00EF2BA5">
            <w:pPr>
              <w:rPr>
                <w:rFonts w:eastAsia="Calibri" w:cs="Arial"/>
                <w:szCs w:val="22"/>
              </w:rPr>
            </w:pPr>
            <w:r w:rsidRPr="006D3A26">
              <w:rPr>
                <w:rFonts w:eastAsia="Calibri" w:cs="Arial"/>
                <w:szCs w:val="22"/>
              </w:rPr>
              <w:t>Underwater Pipes, Underwater Manifolds</w:t>
            </w:r>
          </w:p>
        </w:tc>
        <w:tc>
          <w:tcPr>
            <w:tcW w:w="642" w:type="dxa"/>
            <w:shd w:val="clear" w:color="auto" w:fill="auto"/>
          </w:tcPr>
          <w:p w14:paraId="4BCF1CF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96051E"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D4F394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3540E9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ABF7AA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5ED08E4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1EE926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6E0A8A5E" w14:textId="77777777" w:rsidTr="004A2EF7">
        <w:tc>
          <w:tcPr>
            <w:tcW w:w="4361" w:type="dxa"/>
            <w:shd w:val="clear" w:color="auto" w:fill="auto"/>
          </w:tcPr>
          <w:p w14:paraId="1B700BAE" w14:textId="77777777" w:rsidR="00EF2BA5" w:rsidRPr="006D3A26" w:rsidRDefault="00EF2BA5" w:rsidP="00EF2BA5">
            <w:pPr>
              <w:rPr>
                <w:rFonts w:eastAsia="Calibri" w:cs="Arial"/>
                <w:szCs w:val="22"/>
              </w:rPr>
            </w:pPr>
            <w:r w:rsidRPr="006D3A26">
              <w:rPr>
                <w:rFonts w:eastAsia="Calibri" w:cs="Arial"/>
                <w:szCs w:val="22"/>
              </w:rPr>
              <w:t>Tidal/Wave Generator</w:t>
            </w:r>
            <w:r w:rsidR="00140E7C" w:rsidRPr="006D3A26">
              <w:rPr>
                <w:rFonts w:eastAsia="Calibri" w:cs="Arial"/>
                <w:szCs w:val="22"/>
              </w:rPr>
              <w:t xml:space="preserve"> (2.4)</w:t>
            </w:r>
          </w:p>
        </w:tc>
        <w:tc>
          <w:tcPr>
            <w:tcW w:w="642" w:type="dxa"/>
            <w:shd w:val="clear" w:color="auto" w:fill="auto"/>
          </w:tcPr>
          <w:p w14:paraId="347CD6F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450C4BC"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99840C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0FAF6E1"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6DDD9A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7F2985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0CAC59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1CB3DDC6" w14:textId="77777777" w:rsidTr="004A2EF7">
        <w:tc>
          <w:tcPr>
            <w:tcW w:w="4361" w:type="dxa"/>
            <w:shd w:val="clear" w:color="auto" w:fill="auto"/>
          </w:tcPr>
          <w:p w14:paraId="256B1C8E" w14:textId="77777777" w:rsidR="00EF2BA5" w:rsidRPr="006D3A26" w:rsidRDefault="00EF2BA5" w:rsidP="00EF2BA5">
            <w:pPr>
              <w:rPr>
                <w:rFonts w:eastAsia="Calibri" w:cs="Arial"/>
                <w:szCs w:val="22"/>
              </w:rPr>
            </w:pPr>
            <w:r w:rsidRPr="006D3A26">
              <w:rPr>
                <w:rFonts w:eastAsia="Calibri" w:cs="Arial"/>
                <w:szCs w:val="22"/>
              </w:rPr>
              <w:t>Tidal/Wave Generator Field</w:t>
            </w:r>
            <w:r w:rsidR="00140E7C" w:rsidRPr="006D3A26">
              <w:rPr>
                <w:rFonts w:eastAsia="Calibri" w:cs="Arial"/>
                <w:szCs w:val="22"/>
              </w:rPr>
              <w:t xml:space="preserve"> (2.4)</w:t>
            </w:r>
          </w:p>
        </w:tc>
        <w:tc>
          <w:tcPr>
            <w:tcW w:w="642" w:type="dxa"/>
            <w:shd w:val="clear" w:color="auto" w:fill="auto"/>
          </w:tcPr>
          <w:p w14:paraId="1933365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CB8C81A"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7E16A22"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DB1684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9FA4208"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0C42FB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167F87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06EC7F80" w14:textId="77777777" w:rsidTr="004A2EF7">
        <w:tc>
          <w:tcPr>
            <w:tcW w:w="4361" w:type="dxa"/>
            <w:shd w:val="clear" w:color="auto" w:fill="auto"/>
          </w:tcPr>
          <w:p w14:paraId="3B4FC807" w14:textId="77777777" w:rsidR="00EF2BA5" w:rsidRPr="006D3A26" w:rsidRDefault="00EF2BA5" w:rsidP="00EF2BA5">
            <w:pPr>
              <w:rPr>
                <w:rFonts w:eastAsia="Calibri" w:cs="Arial"/>
                <w:szCs w:val="22"/>
              </w:rPr>
            </w:pPr>
            <w:r w:rsidRPr="006D3A26">
              <w:rPr>
                <w:rFonts w:eastAsia="Calibri" w:cs="Arial"/>
                <w:szCs w:val="22"/>
              </w:rPr>
              <w:t>Offshore Wind Farm (2.3)</w:t>
            </w:r>
          </w:p>
        </w:tc>
        <w:tc>
          <w:tcPr>
            <w:tcW w:w="642" w:type="dxa"/>
            <w:shd w:val="clear" w:color="auto" w:fill="auto"/>
          </w:tcPr>
          <w:p w14:paraId="7EB978E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C5F1C6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7D0FB46"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7448932"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B4FF1B1"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4F80BC8"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AE8FAD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6CBBA57E" w14:textId="77777777" w:rsidTr="00724E2C">
        <w:trPr>
          <w:trHeight w:val="327"/>
        </w:trPr>
        <w:tc>
          <w:tcPr>
            <w:tcW w:w="4361" w:type="dxa"/>
            <w:shd w:val="clear" w:color="auto" w:fill="auto"/>
          </w:tcPr>
          <w:p w14:paraId="39E4002E" w14:textId="77777777" w:rsidR="00EF2BA5" w:rsidRPr="006D3A26" w:rsidRDefault="00EF2BA5" w:rsidP="003C5952">
            <w:pPr>
              <w:tabs>
                <w:tab w:val="left" w:pos="1695"/>
              </w:tabs>
              <w:rPr>
                <w:rFonts w:eastAsia="Calibri" w:cs="Arial"/>
                <w:szCs w:val="22"/>
              </w:rPr>
            </w:pPr>
            <w:r w:rsidRPr="006D3A26">
              <w:rPr>
                <w:rFonts w:eastAsia="Calibri" w:cs="Arial"/>
                <w:szCs w:val="22"/>
              </w:rPr>
              <w:t>Isolated WTG (2.3)</w:t>
            </w:r>
          </w:p>
        </w:tc>
        <w:tc>
          <w:tcPr>
            <w:tcW w:w="642" w:type="dxa"/>
            <w:shd w:val="clear" w:color="auto" w:fill="auto"/>
          </w:tcPr>
          <w:p w14:paraId="7AE7C4C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8748E2A"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A7E9795"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589FD0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9BDD85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320EAF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0E3583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4CEF535E" w14:textId="77777777" w:rsidTr="004A2EF7">
        <w:tc>
          <w:tcPr>
            <w:tcW w:w="4361" w:type="dxa"/>
            <w:shd w:val="clear" w:color="auto" w:fill="auto"/>
          </w:tcPr>
          <w:p w14:paraId="75C8D479" w14:textId="77777777" w:rsidR="00EF2BA5" w:rsidRPr="006D3A26" w:rsidRDefault="00B06D78" w:rsidP="00B06D78">
            <w:pPr>
              <w:rPr>
                <w:rFonts w:eastAsia="Calibri" w:cs="Arial"/>
                <w:szCs w:val="22"/>
              </w:rPr>
            </w:pPr>
            <w:r w:rsidRPr="006D3A26">
              <w:rPr>
                <w:rFonts w:eastAsia="Calibri" w:cs="Arial"/>
                <w:szCs w:val="22"/>
              </w:rPr>
              <w:t>OWF Transformer/Sub-</w:t>
            </w:r>
            <w:r w:rsidR="00EF2BA5" w:rsidRPr="006D3A26">
              <w:rPr>
                <w:rFonts w:eastAsia="Calibri" w:cs="Arial"/>
                <w:szCs w:val="22"/>
              </w:rPr>
              <w:t>Station (2.3)</w:t>
            </w:r>
          </w:p>
        </w:tc>
        <w:tc>
          <w:tcPr>
            <w:tcW w:w="642" w:type="dxa"/>
            <w:shd w:val="clear" w:color="auto" w:fill="auto"/>
          </w:tcPr>
          <w:p w14:paraId="348C0FF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C4DEAEB"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543A384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88EB06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512FFE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4EFB3C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AD1C7EB" w14:textId="77777777" w:rsidR="00EF2BA5" w:rsidRPr="00CD3EA5" w:rsidRDefault="00EF2BA5" w:rsidP="003C5952">
            <w:pPr>
              <w:jc w:val="center"/>
              <w:rPr>
                <w:rFonts w:ascii="Calibri" w:eastAsia="Calibri" w:hAnsi="Calibri"/>
                <w:sz w:val="40"/>
                <w:szCs w:val="40"/>
              </w:rPr>
            </w:pPr>
          </w:p>
        </w:tc>
      </w:tr>
    </w:tbl>
    <w:p w14:paraId="145E248D"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1</w:t>
      </w:r>
      <w:r w:rsidRPr="006D3A26">
        <w:rPr>
          <w:rFonts w:eastAsia="Calibri" w:cs="Arial"/>
          <w:szCs w:val="22"/>
        </w:rPr>
        <w:t xml:space="preserve"> – Minimum intensity 1400cd </w:t>
      </w:r>
      <w:proofErr w:type="gramStart"/>
      <w:r w:rsidRPr="006D3A26">
        <w:rPr>
          <w:rFonts w:eastAsia="Calibri" w:cs="Arial"/>
          <w:szCs w:val="22"/>
        </w:rPr>
        <w:t>M</w:t>
      </w:r>
      <w:r w:rsidR="00724E2C" w:rsidRPr="006D3A26">
        <w:rPr>
          <w:rFonts w:eastAsia="Calibri" w:cs="Arial"/>
          <w:szCs w:val="22"/>
        </w:rPr>
        <w:t>o(</w:t>
      </w:r>
      <w:proofErr w:type="gramEnd"/>
      <w:r w:rsidRPr="006D3A26">
        <w:rPr>
          <w:rFonts w:eastAsia="Calibri" w:cs="Arial"/>
          <w:szCs w:val="22"/>
        </w:rPr>
        <w:t>U</w:t>
      </w:r>
      <w:r w:rsidR="00724E2C" w:rsidRPr="006D3A26">
        <w:rPr>
          <w:rFonts w:eastAsia="Calibri" w:cs="Arial"/>
          <w:szCs w:val="22"/>
        </w:rPr>
        <w:t xml:space="preserve">) W </w:t>
      </w:r>
      <w:r w:rsidRPr="006D3A26">
        <w:rPr>
          <w:rFonts w:eastAsia="Calibri" w:cs="Arial"/>
          <w:szCs w:val="22"/>
        </w:rPr>
        <w:t>15s</w:t>
      </w:r>
    </w:p>
    <w:p w14:paraId="7AAD022C"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2</w:t>
      </w:r>
      <w:r w:rsidRPr="006D3A26">
        <w:rPr>
          <w:rFonts w:eastAsia="Calibri" w:cs="Arial"/>
          <w:szCs w:val="22"/>
        </w:rPr>
        <w:t xml:space="preserve"> – Minimum intensity 75cd</w:t>
      </w:r>
    </w:p>
    <w:p w14:paraId="5A3940BA"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3</w:t>
      </w:r>
      <w:r w:rsidRPr="006D3A26">
        <w:rPr>
          <w:rFonts w:eastAsia="Calibri" w:cs="Arial"/>
          <w:szCs w:val="22"/>
        </w:rPr>
        <w:t xml:space="preserve"> – Minimum intensity 15cd</w:t>
      </w:r>
    </w:p>
    <w:p w14:paraId="61750B64" w14:textId="77777777" w:rsidR="00EF2BA5" w:rsidRPr="00CA0162" w:rsidRDefault="00EF2BA5" w:rsidP="000E3531">
      <w:pPr>
        <w:pStyle w:val="BodyText"/>
      </w:pPr>
    </w:p>
    <w:p w14:paraId="6242E3C7" w14:textId="77777777" w:rsidR="004D072D" w:rsidRPr="00CA0162" w:rsidRDefault="004D072D" w:rsidP="00C16E55">
      <w:pPr>
        <w:pStyle w:val="Heading2"/>
      </w:pPr>
      <w:bookmarkStart w:id="14" w:name="_Toc206486066"/>
      <w:bookmarkStart w:id="15" w:name="_Toc214267323"/>
      <w:r w:rsidRPr="00CA0162">
        <w:t>MARKING OF OFFSHORE STRUCTURES</w:t>
      </w:r>
      <w:r w:rsidR="00413321">
        <w:t>/ PLATFORMS</w:t>
      </w:r>
      <w:r w:rsidRPr="00CA0162">
        <w:t xml:space="preserve"> </w:t>
      </w:r>
      <w:bookmarkEnd w:id="14"/>
      <w:bookmarkEnd w:id="15"/>
    </w:p>
    <w:p w14:paraId="3B292B13" w14:textId="77777777" w:rsidR="004D072D" w:rsidRPr="00CA0162" w:rsidRDefault="004D072D" w:rsidP="000E3531">
      <w:pPr>
        <w:pStyle w:val="Heading3"/>
      </w:pPr>
      <w:bookmarkStart w:id="16" w:name="_Toc214267324"/>
      <w:r w:rsidRPr="00CA0162">
        <w:t>General</w:t>
      </w:r>
      <w:bookmarkEnd w:id="16"/>
      <w:r w:rsidR="00AC1BE4">
        <w:t xml:space="preserve"> </w:t>
      </w:r>
    </w:p>
    <w:p w14:paraId="35665351" w14:textId="77777777" w:rsidR="004D072D" w:rsidRDefault="004D072D" w:rsidP="000E3531">
      <w:pPr>
        <w:pStyle w:val="BodyText"/>
      </w:pPr>
      <w:r w:rsidRPr="00CA0162">
        <w:t>Consultation between the stakeholders such as Develop</w:t>
      </w:r>
      <w:r w:rsidR="00B81057">
        <w:t xml:space="preserve">ers, National </w:t>
      </w:r>
      <w:r w:rsidR="000E3531" w:rsidRPr="00CA0162">
        <w:t>Administrations</w:t>
      </w:r>
      <w:r w:rsidR="00AC1BE4" w:rsidRPr="00CA0162">
        <w:t>, Authorities</w:t>
      </w:r>
      <w:r w:rsidRPr="00CA0162">
        <w:t>, Competent Authorities and Contractors should take place at an early stage.  In general, development of all structures mentioned in this Section should not prejudice the safe use of Traffic Separation Schemes, Inshore Traffic Zones, recognised sea lanes and safe access to anchorages</w:t>
      </w:r>
      <w:r w:rsidR="000E3531" w:rsidRPr="00CA0162">
        <w:t>, harbo</w:t>
      </w:r>
      <w:r w:rsidR="00F65637">
        <w:t xml:space="preserve">urs and places of refuge. </w:t>
      </w:r>
      <w:r w:rsidRPr="00CA0162">
        <w:t>On a case-by-case basis, National Authorities may consider establishing</w:t>
      </w:r>
      <w:r w:rsidR="0094206C" w:rsidRPr="0094206C">
        <w:rPr>
          <w:lang w:val="en-US"/>
        </w:rPr>
        <w:t>,</w:t>
      </w:r>
      <w:r w:rsidR="00A42B16">
        <w:rPr>
          <w:lang w:val="en-US"/>
        </w:rPr>
        <w:t xml:space="preserve"> </w:t>
      </w:r>
      <w:r w:rsidR="00F65637">
        <w:rPr>
          <w:lang w:val="en-US"/>
        </w:rPr>
        <w:t xml:space="preserve">Recommendation to Avoid, </w:t>
      </w:r>
      <w:r w:rsidRPr="00CA0162">
        <w:t xml:space="preserve">Exclusion or Safety Zones, </w:t>
      </w:r>
      <w:r w:rsidR="00F65637">
        <w:t>to</w:t>
      </w:r>
      <w:r w:rsidRPr="00CA0162">
        <w:t xml:space="preserve"> prohibit or restrict vessels from entering </w:t>
      </w:r>
      <w:r w:rsidR="00F65637">
        <w:t>areas</w:t>
      </w:r>
      <w:r w:rsidRPr="00CA0162">
        <w:t xml:space="preserve"> of </w:t>
      </w:r>
      <w:r w:rsidR="00F65637">
        <w:rPr>
          <w:szCs w:val="36"/>
        </w:rPr>
        <w:t>Offshore Structures in g</w:t>
      </w:r>
      <w:r w:rsidRPr="00CA0162">
        <w:rPr>
          <w:szCs w:val="36"/>
        </w:rPr>
        <w:t>eneral</w:t>
      </w:r>
      <w:r w:rsidRPr="00CA0162">
        <w:t xml:space="preserve">.  Such information </w:t>
      </w:r>
      <w:r w:rsidR="0094206C" w:rsidRPr="0094206C">
        <w:rPr>
          <w:lang w:val="en-US"/>
        </w:rPr>
        <w:t>must be identified</w:t>
      </w:r>
      <w:r w:rsidR="00A11ABC">
        <w:rPr>
          <w:lang w:val="en-US"/>
        </w:rPr>
        <w:t xml:space="preserve"> </w:t>
      </w:r>
      <w:r w:rsidRPr="00CA0162">
        <w:t>on the navigation chart, as appropriate.</w:t>
      </w:r>
    </w:p>
    <w:p w14:paraId="319714FB" w14:textId="77777777" w:rsidR="00EF2BA5" w:rsidRDefault="00EF2BA5" w:rsidP="000E3531">
      <w:pPr>
        <w:pStyle w:val="BodyText"/>
      </w:pPr>
      <w:r>
        <w:t>The IALA Recommendations of 1965</w:t>
      </w:r>
      <w:r w:rsidR="00732CAF">
        <w:t>,</w:t>
      </w:r>
      <w:r>
        <w:t xml:space="preserve"> with later amendments in 1968</w:t>
      </w:r>
      <w:r w:rsidR="00732CAF">
        <w:t>,</w:t>
      </w:r>
      <w:r>
        <w:t xml:space="preserve"> did not fully meet the requirements of the United Kingdom, Ireland and Norway. This was due mainly to the exposed position of structures and to the environmental conditions in the North Sea. These countries therefore agreed to enforce more stringent regulations.</w:t>
      </w:r>
    </w:p>
    <w:p w14:paraId="0C0CB0C3" w14:textId="77777777" w:rsidR="00EF2BA5" w:rsidRDefault="00EF2BA5" w:rsidP="000E3531">
      <w:pPr>
        <w:pStyle w:val="BodyText"/>
      </w:pPr>
      <w:r>
        <w:t>These more stringent regulations have been in general use since 1977, and have met the operational requirements of certain authorities responsible for marking of structures, and those of shipping. These, and the Norwegian regulations, can be requested from those authorities.</w:t>
      </w:r>
    </w:p>
    <w:p w14:paraId="5DE5D891" w14:textId="77777777" w:rsidR="00EF2BA5" w:rsidRPr="00CA0162" w:rsidRDefault="00EF2BA5" w:rsidP="000E3531">
      <w:pPr>
        <w:pStyle w:val="BodyText"/>
      </w:pPr>
      <w:r>
        <w:t>In this</w:t>
      </w:r>
      <w:r w:rsidR="009C219D">
        <w:t xml:space="preserve"> </w:t>
      </w:r>
      <w:r w:rsidR="0011424D">
        <w:rPr>
          <w:lang w:val="en-US"/>
        </w:rPr>
        <w:t xml:space="preserve">respect </w:t>
      </w:r>
      <w:r>
        <w:t xml:space="preserve">the Authorities </w:t>
      </w:r>
      <w:r w:rsidR="009C219D">
        <w:rPr>
          <w:lang w:val="en-US"/>
        </w:rPr>
        <w:t>mentioned</w:t>
      </w:r>
      <w:r w:rsidR="0011424D">
        <w:rPr>
          <w:lang w:val="en-US"/>
        </w:rPr>
        <w:t xml:space="preserve"> </w:t>
      </w:r>
      <w:r>
        <w:t xml:space="preserve">have further agreed to inform neighbouring countries and IALA about the establishment of any additional marking equipment </w:t>
      </w:r>
      <w:r w:rsidR="00EE0342">
        <w:t xml:space="preserve">installed. </w:t>
      </w:r>
    </w:p>
    <w:p w14:paraId="55B22790" w14:textId="77777777" w:rsidR="004D072D" w:rsidRPr="00CA0162" w:rsidRDefault="004D072D" w:rsidP="000E3531">
      <w:pPr>
        <w:pStyle w:val="Heading3"/>
      </w:pPr>
      <w:bookmarkStart w:id="17" w:name="_Toc206486067"/>
      <w:bookmarkStart w:id="18" w:name="_Toc214267325"/>
      <w:commentRangeStart w:id="19"/>
      <w:r w:rsidRPr="00CA0162">
        <w:t>Marking</w:t>
      </w:r>
      <w:bookmarkEnd w:id="17"/>
      <w:bookmarkEnd w:id="18"/>
      <w:commentRangeEnd w:id="19"/>
      <w:r w:rsidR="00732CAF">
        <w:rPr>
          <w:rStyle w:val="CommentReference"/>
        </w:rPr>
        <w:commentReference w:id="19"/>
      </w:r>
    </w:p>
    <w:p w14:paraId="2EA4A6F1" w14:textId="77777777" w:rsidR="004D072D" w:rsidRPr="00CA0162" w:rsidRDefault="004D072D" w:rsidP="000E3531">
      <w:pPr>
        <w:pStyle w:val="BodyText"/>
      </w:pPr>
      <w:r w:rsidRPr="00CA0162">
        <w:t>The Offshor</w:t>
      </w:r>
      <w:r w:rsidR="009147CF" w:rsidRPr="00CA0162">
        <w:t>e Structures mentioned in this s</w:t>
      </w:r>
      <w:r w:rsidRPr="00CA0162">
        <w:t>ection should be marked as a single unit</w:t>
      </w:r>
      <w:r w:rsidR="008B1726">
        <w:rPr>
          <w:lang w:val="en-US"/>
        </w:rPr>
        <w:t>,</w:t>
      </w:r>
      <w:r w:rsidRPr="00CA0162">
        <w:t xml:space="preserve"> a block or field as follows:</w:t>
      </w:r>
    </w:p>
    <w:p w14:paraId="7DA5270A" w14:textId="77777777" w:rsidR="004D072D" w:rsidRPr="00CA0162" w:rsidRDefault="004D072D" w:rsidP="000E3531">
      <w:pPr>
        <w:pStyle w:val="List1"/>
      </w:pPr>
      <w:r w:rsidRPr="00CA0162">
        <w:t>Any structure shall be mark</w:t>
      </w:r>
      <w:r w:rsidR="00AC1BE4">
        <w:t xml:space="preserve">ed at night by one or more </w:t>
      </w:r>
      <w:r w:rsidR="00ED0555">
        <w:t xml:space="preserve">white </w:t>
      </w:r>
      <w:r w:rsidR="00AC1BE4">
        <w:t xml:space="preserve">lights </w:t>
      </w:r>
      <w:r w:rsidRPr="00CA0162">
        <w:t>so constructed and fixed as to ensure that at least one light is visible upon approaching the structure from any direction.</w:t>
      </w:r>
    </w:p>
    <w:p w14:paraId="43D7B361" w14:textId="77777777" w:rsidR="004D072D" w:rsidRPr="00CA0162" w:rsidRDefault="0039661A" w:rsidP="000E3531">
      <w:pPr>
        <w:pStyle w:val="List1"/>
      </w:pPr>
      <w:r>
        <w:t xml:space="preserve">The </w:t>
      </w:r>
      <w:r w:rsidR="004D072D" w:rsidRPr="00CA0162">
        <w:t>lights shall be placed not less than 6</w:t>
      </w:r>
      <w:r w:rsidR="004776E6">
        <w:t xml:space="preserve"> </w:t>
      </w:r>
      <w:r w:rsidR="0094206C" w:rsidRPr="0094206C">
        <w:t>metres</w:t>
      </w:r>
      <w:r w:rsidR="004D072D" w:rsidRPr="00394440">
        <w:t xml:space="preserve"> and not more than 30</w:t>
      </w:r>
      <w:r w:rsidR="004776E6" w:rsidRPr="00394440">
        <w:t xml:space="preserve"> </w:t>
      </w:r>
      <w:r w:rsidR="0094206C" w:rsidRPr="0094206C">
        <w:t>metres</w:t>
      </w:r>
      <w:r w:rsidR="004D072D" w:rsidRPr="00394440">
        <w:t xml:space="preserve"> above</w:t>
      </w:r>
      <w:r w:rsidR="004D072D" w:rsidRPr="00CA0162">
        <w:t xml:space="preserve"> </w:t>
      </w:r>
      <w:r w:rsidR="00A47EE0" w:rsidRPr="00CA0162">
        <w:t>Mean High Water Springs (</w:t>
      </w:r>
      <w:r w:rsidR="004D072D" w:rsidRPr="00CA0162">
        <w:t>MHWS</w:t>
      </w:r>
      <w:r w:rsidR="00A47EE0" w:rsidRPr="00CA0162">
        <w:t>)</w:t>
      </w:r>
      <w:r w:rsidR="004D072D" w:rsidRPr="00CA0162">
        <w:t xml:space="preserve"> with a minimum effective intensity of 1400 candelas</w:t>
      </w:r>
      <w:r w:rsidR="0086462D">
        <w:t xml:space="preserve"> (approximately 10 Nautical Miles)</w:t>
      </w:r>
      <w:r w:rsidR="004D072D" w:rsidRPr="00CA0162">
        <w:t>. The li</w:t>
      </w:r>
      <w:r w:rsidR="00394440">
        <w:t>ghts shall be synchronized</w:t>
      </w:r>
      <w:r w:rsidR="004D072D" w:rsidRPr="00CA0162">
        <w:t xml:space="preserve"> with a flashing </w:t>
      </w:r>
      <w:r w:rsidR="004D072D" w:rsidRPr="00CA0162">
        <w:lastRenderedPageBreak/>
        <w:t>charac</w:t>
      </w:r>
      <w:r w:rsidR="009147CF" w:rsidRPr="00CA0162">
        <w:t xml:space="preserve">ter according to </w:t>
      </w:r>
      <w:r w:rsidR="00436C60">
        <w:t xml:space="preserve">Mo </w:t>
      </w:r>
      <w:r w:rsidR="00394440">
        <w:t xml:space="preserve">(U) W </w:t>
      </w:r>
      <w:r w:rsidR="008C05E4">
        <w:rPr>
          <w:rFonts w:cs="Arial"/>
          <w:sz w:val="20"/>
        </w:rPr>
        <w:t>≤</w:t>
      </w:r>
      <w:r w:rsidR="00394440">
        <w:t>15s.</w:t>
      </w:r>
      <w:r w:rsidR="00436C60">
        <w:t xml:space="preserve"> </w:t>
      </w:r>
      <w:r w:rsidR="004D072D" w:rsidRPr="00CA0162">
        <w:t xml:space="preserve">The vertical </w:t>
      </w:r>
      <w:r w:rsidR="008C05E4">
        <w:t>divergence</w:t>
      </w:r>
      <w:r w:rsidR="004D072D" w:rsidRPr="00CA0162">
        <w:t xml:space="preserve"> of the projected beam shall be such that the light will be visible from the immediate vicinity of the structure to the maximum luminous range of the light.</w:t>
      </w:r>
    </w:p>
    <w:p w14:paraId="450956BF" w14:textId="77777777" w:rsidR="00353234" w:rsidRPr="002F5301" w:rsidRDefault="00732CAF" w:rsidP="000E3531">
      <w:pPr>
        <w:pStyle w:val="List1"/>
        <w:rPr>
          <w:b/>
          <w:color w:val="FF0000"/>
        </w:rPr>
      </w:pPr>
      <w:r w:rsidRPr="002F5301">
        <w:rPr>
          <w:b/>
          <w:color w:val="FF0000"/>
        </w:rPr>
        <w:t>Such marine lanterns are referred to as Subsidiary Lights.</w:t>
      </w:r>
      <w:r w:rsidR="00353234" w:rsidRPr="002F5301">
        <w:rPr>
          <w:b/>
          <w:color w:val="FF0000"/>
        </w:rPr>
        <w:t xml:space="preserve"> </w:t>
      </w:r>
    </w:p>
    <w:p w14:paraId="1251B44F" w14:textId="77777777" w:rsidR="004D072D" w:rsidRPr="00CA0162" w:rsidRDefault="004D072D" w:rsidP="000E3531">
      <w:pPr>
        <w:pStyle w:val="List1"/>
      </w:pPr>
      <w:r w:rsidRPr="00CA0162">
        <w:t xml:space="preserve">Each structure shall, where practicable, display identification panels with black letters or numbers 1 m high on a yellow background visible in all directions. </w:t>
      </w:r>
      <w:r w:rsidR="009147CF" w:rsidRPr="00CA0162">
        <w:t xml:space="preserve"> </w:t>
      </w:r>
      <w:r w:rsidRPr="00CA0162">
        <w:t>These panels shall be easily visible in daylight as well as at night, either by the use of illumination or retro-reflecting material.</w:t>
      </w:r>
    </w:p>
    <w:p w14:paraId="637EE2C9" w14:textId="77777777" w:rsidR="004D072D" w:rsidRPr="00CA0162" w:rsidRDefault="004D072D" w:rsidP="000E3531">
      <w:pPr>
        <w:pStyle w:val="List1"/>
      </w:pPr>
      <w:r w:rsidRPr="00CA0162">
        <w:t xml:space="preserve">Each structure </w:t>
      </w:r>
      <w:r w:rsidR="0093380D" w:rsidRPr="00CA0162">
        <w:t>may</w:t>
      </w:r>
      <w:r w:rsidRPr="00CA0162">
        <w:t xml:space="preserve"> carry one or more sound signals so constructed and fixed as to be audible upon approaching the structure from any direction.</w:t>
      </w:r>
    </w:p>
    <w:p w14:paraId="15CF19AE" w14:textId="77777777" w:rsidR="004D072D" w:rsidRPr="00CA0162" w:rsidRDefault="0039661A" w:rsidP="000E3531">
      <w:pPr>
        <w:pStyle w:val="List1"/>
      </w:pPr>
      <w:r>
        <w:t>The fog</w:t>
      </w:r>
      <w:r w:rsidR="004D072D" w:rsidRPr="00CA0162">
        <w:t xml:space="preserve"> signals </w:t>
      </w:r>
      <w:r w:rsidR="0093380D" w:rsidRPr="00CA0162">
        <w:t>should</w:t>
      </w:r>
      <w:r w:rsidR="004D072D" w:rsidRPr="00CA0162">
        <w:t xml:space="preserve"> be placed not less than 6</w:t>
      </w:r>
      <w:r w:rsidR="004776E6">
        <w:t xml:space="preserve"> </w:t>
      </w:r>
      <w:r w:rsidR="004D072D" w:rsidRPr="00CA0162">
        <w:t>m</w:t>
      </w:r>
      <w:r w:rsidR="004776E6">
        <w:t>etres</w:t>
      </w:r>
      <w:r w:rsidR="004D072D" w:rsidRPr="00CA0162">
        <w:t xml:space="preserve"> and not more than 30</w:t>
      </w:r>
      <w:r w:rsidR="004776E6">
        <w:t xml:space="preserve"> </w:t>
      </w:r>
      <w:r w:rsidR="0094206C" w:rsidRPr="0094206C">
        <w:t>metres</w:t>
      </w:r>
      <w:r w:rsidR="004D072D" w:rsidRPr="00CA0162">
        <w:t xml:space="preserve"> above </w:t>
      </w:r>
      <w:r w:rsidR="00A47EE0" w:rsidRPr="00CA0162">
        <w:t>MHWS</w:t>
      </w:r>
      <w:r w:rsidR="00A51F4A">
        <w:t xml:space="preserve"> with a range </w:t>
      </w:r>
      <w:r w:rsidR="004D072D" w:rsidRPr="00CA0162">
        <w:t xml:space="preserve">of at least 2 </w:t>
      </w:r>
      <w:r w:rsidR="00A51F4A">
        <w:t>N</w:t>
      </w:r>
      <w:r w:rsidR="0086462D">
        <w:t>autical</w:t>
      </w:r>
      <w:r w:rsidR="002742ED" w:rsidRPr="00CA0162">
        <w:t xml:space="preserve"> </w:t>
      </w:r>
      <w:r w:rsidR="00A51F4A">
        <w:t>M</w:t>
      </w:r>
      <w:r w:rsidR="0086462D">
        <w:t>iles</w:t>
      </w:r>
      <w:r w:rsidR="004D072D" w:rsidRPr="00CA0162">
        <w:t xml:space="preserve">.  </w:t>
      </w:r>
      <w:r w:rsidR="00436C60">
        <w:t>The character shall correspond</w:t>
      </w:r>
      <w:r w:rsidR="004D072D" w:rsidRPr="00CA0162">
        <w:t xml:space="preserve"> to</w:t>
      </w:r>
      <w:r w:rsidR="009147CF" w:rsidRPr="00CA0162">
        <w:t xml:space="preserve"> </w:t>
      </w:r>
      <w:r w:rsidR="00436C60">
        <w:t>Mo (U) 30s</w:t>
      </w:r>
      <w:r w:rsidR="004D072D" w:rsidRPr="00CA0162">
        <w:t>.</w:t>
      </w:r>
    </w:p>
    <w:p w14:paraId="4518E7D3" w14:textId="77777777" w:rsidR="004D072D" w:rsidRPr="00CA0162" w:rsidRDefault="004D072D" w:rsidP="000E3531">
      <w:pPr>
        <w:pStyle w:val="List1"/>
      </w:pPr>
      <w:r w:rsidRPr="00CA0162">
        <w:t xml:space="preserve">The minimum duration of the short blast shall be 0.75 seconds. </w:t>
      </w:r>
      <w:r w:rsidR="009147CF" w:rsidRPr="00CA0162">
        <w:t xml:space="preserve"> </w:t>
      </w:r>
      <w:r w:rsidRPr="00CA0162">
        <w:t xml:space="preserve">The </w:t>
      </w:r>
      <w:r w:rsidR="00EE22AA">
        <w:t>fog</w:t>
      </w:r>
      <w:r w:rsidRPr="00CA0162">
        <w:t xml:space="preserve"> signals shall be operated when th</w:t>
      </w:r>
      <w:r w:rsidR="00A51F4A">
        <w:t>e meteorological visibility is 2 N</w:t>
      </w:r>
      <w:r w:rsidR="0086462D">
        <w:t>autical</w:t>
      </w:r>
      <w:r w:rsidR="002742ED" w:rsidRPr="00CA0162">
        <w:t xml:space="preserve"> </w:t>
      </w:r>
      <w:r w:rsidR="00A51F4A">
        <w:t>M</w:t>
      </w:r>
      <w:r w:rsidR="0086462D">
        <w:t>iles</w:t>
      </w:r>
      <w:r w:rsidRPr="00CA0162">
        <w:t xml:space="preserve"> or less.</w:t>
      </w:r>
      <w:r w:rsidR="00A51F4A">
        <w:t xml:space="preserve"> A Visibility Detector will typically be used.</w:t>
      </w:r>
    </w:p>
    <w:p w14:paraId="67826BA8" w14:textId="77777777" w:rsidR="002F5301" w:rsidRDefault="004D072D" w:rsidP="000E3531">
      <w:pPr>
        <w:pStyle w:val="List1"/>
      </w:pPr>
      <w:r w:rsidRPr="00CA0162">
        <w:t>Where there is a requirement to identify a particular structure, a radar beacon may be fitted. The range and c</w:t>
      </w:r>
      <w:r w:rsidR="00A51F4A">
        <w:t>ode shall be determined by the A</w:t>
      </w:r>
      <w:r w:rsidR="00B06D78">
        <w:t xml:space="preserve">uthority. </w:t>
      </w:r>
      <w:r w:rsidRPr="00CA0162">
        <w:t xml:space="preserve">Any </w:t>
      </w:r>
      <w:r w:rsidR="00EE22AA">
        <w:t>Racon</w:t>
      </w:r>
      <w:r w:rsidRPr="00CA0162">
        <w:t xml:space="preserve"> on a temporary uncharted structure shall be coded </w:t>
      </w:r>
      <w:r w:rsidR="00B06D78">
        <w:t xml:space="preserve">Mo </w:t>
      </w:r>
      <w:r w:rsidR="006E7CF2">
        <w:t>(D).</w:t>
      </w:r>
    </w:p>
    <w:p w14:paraId="1168FC5A" w14:textId="77777777" w:rsidR="004D072D" w:rsidRPr="00CA0162" w:rsidRDefault="004D072D" w:rsidP="000E3531">
      <w:pPr>
        <w:pStyle w:val="List1"/>
      </w:pPr>
      <w:r w:rsidRPr="00CA0162">
        <w:t>Where a number of structures are situated so that the safety of navigation in the area may be secured without each of the structures being individually equipped with lights and sound signals</w:t>
      </w:r>
      <w:r w:rsidR="009147CF" w:rsidRPr="00CA0162">
        <w:t>,</w:t>
      </w:r>
      <w:r w:rsidRPr="00CA0162">
        <w:t xml:space="preserve"> in accordance with these recommendations, or where the Authority considers that local conditions permit a relaxation of the requirements for the intensity of the light, the Authority shall determine what marking shall be applied.</w:t>
      </w:r>
    </w:p>
    <w:p w14:paraId="03A5C6E4" w14:textId="77777777" w:rsidR="004D072D" w:rsidRPr="00CA0162" w:rsidRDefault="004D072D" w:rsidP="000E3531">
      <w:pPr>
        <w:pStyle w:val="List1"/>
      </w:pPr>
      <w:r w:rsidRPr="00CA0162">
        <w:t>Wh</w:t>
      </w:r>
      <w:r w:rsidR="00A51F4A">
        <w:t>erever deemed necessary by the A</w:t>
      </w:r>
      <w:r w:rsidRPr="00CA0162">
        <w:t xml:space="preserve">uthority, buoys or beacons shall be placed to mark the perimeter of a group of structures, or to mark channels through a group of structures, or to mark any fixed structure while being erected or dismantled. </w:t>
      </w:r>
      <w:r w:rsidR="009147CF" w:rsidRPr="00CA0162">
        <w:t xml:space="preserve"> </w:t>
      </w:r>
      <w:r w:rsidRPr="00CA0162">
        <w:t xml:space="preserve">The characteristics of such marks shall be determined by the Authority in accordance with the IALA </w:t>
      </w:r>
      <w:r w:rsidR="002742ED" w:rsidRPr="00CA0162">
        <w:t>Maritime Buoyage System (</w:t>
      </w:r>
      <w:r w:rsidR="00A47EE0" w:rsidRPr="00CA0162">
        <w:t>MBS</w:t>
      </w:r>
      <w:r w:rsidR="002742ED" w:rsidRPr="00CA0162">
        <w:t>)</w:t>
      </w:r>
      <w:r w:rsidRPr="00CA0162">
        <w:t>.</w:t>
      </w:r>
    </w:p>
    <w:p w14:paraId="09CBC32B" w14:textId="77777777" w:rsidR="004D072D" w:rsidRDefault="004D072D" w:rsidP="000E3531">
      <w:pPr>
        <w:pStyle w:val="List1"/>
      </w:pPr>
      <w:r w:rsidRPr="00CA0162">
        <w:t xml:space="preserve">Where underwater obstructions, such as submerged wells or pipelines, exist in depths of water so as to be a hazard to surface borne vessels, they should be adequately marked in accordance with the IALA </w:t>
      </w:r>
      <w:r w:rsidR="00A47EE0" w:rsidRPr="00CA0162">
        <w:t>MBS</w:t>
      </w:r>
      <w:r w:rsidRPr="00CA0162">
        <w:t>.</w:t>
      </w:r>
    </w:p>
    <w:p w14:paraId="690AEDC9" w14:textId="77777777" w:rsidR="008C05E4" w:rsidRDefault="008C05E4" w:rsidP="008C05E4">
      <w:pPr>
        <w:pStyle w:val="List1"/>
      </w:pPr>
      <w:r>
        <w:t>T</w:t>
      </w:r>
      <w:r w:rsidRPr="00CA0162">
        <w:t xml:space="preserve">he </w:t>
      </w:r>
      <w:r w:rsidR="006E7CF2">
        <w:t xml:space="preserve">air navigation Authorities may require additional </w:t>
      </w:r>
      <w:r>
        <w:t xml:space="preserve">marking of </w:t>
      </w:r>
      <w:r w:rsidR="002F5301">
        <w:t>structure</w:t>
      </w:r>
      <w:r w:rsidR="006E7CF2">
        <w:t>.</w:t>
      </w:r>
    </w:p>
    <w:p w14:paraId="63511574" w14:textId="77777777" w:rsidR="008C05E4" w:rsidRPr="00CA0162" w:rsidRDefault="008C05E4" w:rsidP="008C05E4">
      <w:pPr>
        <w:pStyle w:val="List1"/>
        <w:numPr>
          <w:ilvl w:val="0"/>
          <w:numId w:val="0"/>
        </w:numPr>
      </w:pPr>
    </w:p>
    <w:p w14:paraId="38B0F063" w14:textId="77777777" w:rsidR="004D072D" w:rsidRPr="00CA0162" w:rsidRDefault="003523F2" w:rsidP="009147CF">
      <w:pPr>
        <w:pStyle w:val="Heading3"/>
      </w:pPr>
      <w:bookmarkStart w:id="20" w:name="_Toc214267326"/>
      <w:r>
        <w:t>Considerations During C</w:t>
      </w:r>
      <w:r w:rsidR="00B951EF">
        <w:t>onstruction/</w:t>
      </w:r>
      <w:r w:rsidR="00346BE9">
        <w:t xml:space="preserve"> </w:t>
      </w:r>
      <w:r>
        <w:t>D</w:t>
      </w:r>
      <w:r w:rsidR="004D072D" w:rsidRPr="00CA0162">
        <w:t>ecommissioning</w:t>
      </w:r>
      <w:bookmarkEnd w:id="20"/>
    </w:p>
    <w:p w14:paraId="7702D95B" w14:textId="77777777" w:rsidR="004D072D" w:rsidRPr="00CA0162" w:rsidRDefault="004D072D" w:rsidP="009147CF">
      <w:pPr>
        <w:pStyle w:val="BodyText"/>
      </w:pPr>
      <w:r w:rsidRPr="00CA0162">
        <w:t>During the construction/</w:t>
      </w:r>
      <w:r w:rsidR="00601D49" w:rsidRPr="00CA0162">
        <w:t xml:space="preserve"> </w:t>
      </w:r>
      <w:r w:rsidRPr="00CA0162">
        <w:t>decommissio</w:t>
      </w:r>
      <w:r w:rsidR="00947940">
        <w:t>ning of Offshore Structures</w:t>
      </w:r>
      <w:r w:rsidRPr="00CA0162">
        <w:t xml:space="preserve">, working areas should be established and marked in accordance with the IALA </w:t>
      </w:r>
      <w:r w:rsidR="00A47EE0" w:rsidRPr="00CA0162">
        <w:t>MBS</w:t>
      </w:r>
      <w:r w:rsidR="00B951EF">
        <w:t xml:space="preserve">. </w:t>
      </w:r>
      <w:r w:rsidRPr="00CA0162">
        <w:t xml:space="preserve">National Authorities should also consider the use of </w:t>
      </w:r>
      <w:r w:rsidR="00344A63">
        <w:t xml:space="preserve">floating AtoN or </w:t>
      </w:r>
      <w:r w:rsidRPr="00CA0162">
        <w:t>guard ships in areas of high traffic density.</w:t>
      </w:r>
    </w:p>
    <w:p w14:paraId="43597EA1" w14:textId="77777777" w:rsidR="004D072D" w:rsidRPr="00CA0162" w:rsidRDefault="00344A63" w:rsidP="009147CF">
      <w:pPr>
        <w:pStyle w:val="BodyText"/>
      </w:pPr>
      <w:r>
        <w:t xml:space="preserve">MSI </w:t>
      </w:r>
      <w:r w:rsidRPr="00CA0162">
        <w:t>must be promulgated in advance of and during any offshore</w:t>
      </w:r>
      <w:r>
        <w:t xml:space="preserve"> structure/ platform</w:t>
      </w:r>
      <w:r w:rsidRPr="00CA0162">
        <w:t xml:space="preserve"> </w:t>
      </w:r>
      <w:r w:rsidR="00B951EF" w:rsidRPr="00CA0162">
        <w:t>construction/ decommissio</w:t>
      </w:r>
      <w:r w:rsidR="00B951EF">
        <w:t>ning</w:t>
      </w:r>
      <w:r w:rsidRPr="00CA0162">
        <w:t>.</w:t>
      </w:r>
    </w:p>
    <w:p w14:paraId="5B5BC905" w14:textId="77777777" w:rsidR="004D072D" w:rsidRPr="00CA0162" w:rsidRDefault="004D072D" w:rsidP="009147CF">
      <w:pPr>
        <w:pStyle w:val="BodyText"/>
      </w:pPr>
      <w:r w:rsidRPr="00CA0162">
        <w:t xml:space="preserve">When decommissioning such devices, the Authority </w:t>
      </w:r>
      <w:r w:rsidR="00B951EF">
        <w:t>should ensure that the operator</w:t>
      </w:r>
      <w:r w:rsidRPr="00CA0162">
        <w:t xml:space="preserve">/ contractor </w:t>
      </w:r>
      <w:proofErr w:type="gramStart"/>
      <w:r w:rsidRPr="00CA0162">
        <w:t>is</w:t>
      </w:r>
      <w:proofErr w:type="gramEnd"/>
      <w:r w:rsidR="002742ED" w:rsidRPr="00CA0162">
        <w:t xml:space="preserve"> </w:t>
      </w:r>
      <w:r w:rsidRPr="00CA0162">
        <w:t>obliged to remove all obstruction</w:t>
      </w:r>
      <w:r w:rsidR="0094206C" w:rsidRPr="0094206C">
        <w:rPr>
          <w:lang w:val="en-US"/>
        </w:rPr>
        <w:t>s</w:t>
      </w:r>
      <w:r w:rsidR="009147CF" w:rsidRPr="00B951EF">
        <w:t>,</w:t>
      </w:r>
      <w:r w:rsidRPr="00CA0162">
        <w:t xml:space="preserve"> so </w:t>
      </w:r>
      <w:r w:rsidR="009147CF" w:rsidRPr="00CA0162">
        <w:t xml:space="preserve">that </w:t>
      </w:r>
      <w:r w:rsidRPr="00CA0162">
        <w:t>the sea bed is returned to its original depth and topography.</w:t>
      </w:r>
      <w:r w:rsidR="003523F2">
        <w:t xml:space="preserve"> </w:t>
      </w:r>
      <w:r w:rsidRPr="00CA0162">
        <w:t>In the event that any residue or obstruction remains that, in the op</w:t>
      </w:r>
      <w:r w:rsidR="00906DD1">
        <w:t xml:space="preserve">inion of </w:t>
      </w:r>
      <w:r w:rsidR="000D3E54">
        <w:t>the Authority</w:t>
      </w:r>
      <w:r w:rsidRPr="00CA0162">
        <w:t xml:space="preserve">, constitutes </w:t>
      </w:r>
      <w:r w:rsidR="00B951EF">
        <w:t>a danger to navigation, then that</w:t>
      </w:r>
      <w:r w:rsidRPr="00CA0162">
        <w:t xml:space="preserve"> sh</w:t>
      </w:r>
      <w:r w:rsidR="00B951EF">
        <w:t>all be marked according to the A</w:t>
      </w:r>
      <w:r w:rsidRPr="00CA0162">
        <w:t>uthority’s requirements.</w:t>
      </w:r>
    </w:p>
    <w:p w14:paraId="6B3B992F" w14:textId="77777777" w:rsidR="004D072D" w:rsidRPr="00CA0162" w:rsidRDefault="004D072D" w:rsidP="00FF7EA8">
      <w:pPr>
        <w:pStyle w:val="Heading3"/>
      </w:pPr>
      <w:bookmarkStart w:id="21" w:name="_Toc206486068"/>
      <w:bookmarkStart w:id="22" w:name="_Toc214267327"/>
      <w:r w:rsidRPr="00CA0162">
        <w:t>Additional marking</w:t>
      </w:r>
      <w:bookmarkEnd w:id="21"/>
      <w:bookmarkEnd w:id="22"/>
    </w:p>
    <w:p w14:paraId="68708E24" w14:textId="77777777" w:rsidR="004D072D" w:rsidRPr="00CA0162" w:rsidRDefault="00BF1131" w:rsidP="00FF7EA8">
      <w:pPr>
        <w:pStyle w:val="BodyText"/>
      </w:pPr>
      <w:r w:rsidRPr="00B951EF">
        <w:t>A</w:t>
      </w:r>
      <w:r w:rsidR="004D072D" w:rsidRPr="00B951EF">
        <w:t>uthorit</w:t>
      </w:r>
      <w:r w:rsidRPr="00B951EF">
        <w:t>ies</w:t>
      </w:r>
      <w:r w:rsidR="004D072D" w:rsidRPr="00B951EF">
        <w:t xml:space="preserve"> may, in special cases, </w:t>
      </w:r>
      <w:r w:rsidR="0094206C" w:rsidRPr="0094206C">
        <w:rPr>
          <w:lang w:val="en-US"/>
        </w:rPr>
        <w:t>require</w:t>
      </w:r>
      <w:r w:rsidR="005C4BF5" w:rsidRPr="00B951EF">
        <w:rPr>
          <w:lang w:val="en-US"/>
        </w:rPr>
        <w:t xml:space="preserve"> </w:t>
      </w:r>
      <w:r w:rsidR="004D072D" w:rsidRPr="00B951EF">
        <w:t>additional marking</w:t>
      </w:r>
      <w:r w:rsidR="00B951EF">
        <w:t>,</w:t>
      </w:r>
      <w:r w:rsidR="00B951EF" w:rsidRPr="00B951EF">
        <w:rPr>
          <w:lang w:val="en-US"/>
        </w:rPr>
        <w:t xml:space="preserve"> </w:t>
      </w:r>
      <w:r w:rsidR="0094206C" w:rsidRPr="0094206C">
        <w:rPr>
          <w:lang w:val="en-US"/>
        </w:rPr>
        <w:t>for example</w:t>
      </w:r>
      <w:r w:rsidR="004D072D" w:rsidRPr="00B951EF">
        <w:t>:</w:t>
      </w:r>
    </w:p>
    <w:p w14:paraId="4109F4D6" w14:textId="77777777" w:rsidR="00A7745B" w:rsidRDefault="00A7745B" w:rsidP="00FF7EA8">
      <w:pPr>
        <w:pStyle w:val="Bullet1"/>
      </w:pPr>
      <w:r>
        <w:lastRenderedPageBreak/>
        <w:t>Lantern</w:t>
      </w:r>
    </w:p>
    <w:p w14:paraId="360295F3" w14:textId="77777777" w:rsidR="00D42A94" w:rsidRPr="00B951EF" w:rsidRDefault="00B951EF" w:rsidP="00FF7EA8">
      <w:pPr>
        <w:pStyle w:val="Bullet1"/>
      </w:pPr>
      <w:r>
        <w:t>Racon</w:t>
      </w:r>
    </w:p>
    <w:p w14:paraId="1C3F6DD0" w14:textId="77777777" w:rsidR="004D072D" w:rsidRDefault="003265B7" w:rsidP="00FF7EA8">
      <w:pPr>
        <w:pStyle w:val="Bullet1"/>
      </w:pPr>
      <w:r>
        <w:rPr>
          <w:rStyle w:val="CommentReference"/>
          <w:rFonts w:eastAsia="Times New Roman"/>
          <w:lang w:eastAsia="de-DE"/>
        </w:rPr>
        <w:commentReference w:id="23"/>
      </w:r>
      <w:r w:rsidR="004D072D" w:rsidRPr="00CA0162">
        <w:t>Buoys in accordance with the IALA M</w:t>
      </w:r>
      <w:r w:rsidR="00534048" w:rsidRPr="00CA0162">
        <w:t>BS</w:t>
      </w:r>
    </w:p>
    <w:p w14:paraId="48647291" w14:textId="77777777" w:rsidR="003523F2" w:rsidRDefault="00732CAF" w:rsidP="00C16E55">
      <w:pPr>
        <w:pStyle w:val="Bullet1"/>
      </w:pPr>
      <w:r>
        <w:t>AIS AtoN</w:t>
      </w:r>
      <w:bookmarkStart w:id="24" w:name="_Toc206486069"/>
      <w:bookmarkStart w:id="25" w:name="_Toc214267328"/>
    </w:p>
    <w:p w14:paraId="508C12BF" w14:textId="77777777" w:rsidR="003523F2" w:rsidRDefault="003523F2" w:rsidP="003523F2">
      <w:pPr>
        <w:pStyle w:val="Bullet1"/>
        <w:numPr>
          <w:ilvl w:val="0"/>
          <w:numId w:val="0"/>
        </w:numPr>
      </w:pPr>
    </w:p>
    <w:p w14:paraId="28B7FCB5" w14:textId="77777777" w:rsidR="004D072D" w:rsidRPr="00CA0162" w:rsidRDefault="004D072D" w:rsidP="003523F2">
      <w:pPr>
        <w:pStyle w:val="Heading2"/>
      </w:pPr>
      <w:r w:rsidRPr="00CA0162">
        <w:t xml:space="preserve">MARKING OF OFFSHORE AQUACULTURE </w:t>
      </w:r>
      <w:commentRangeStart w:id="26"/>
      <w:r w:rsidRPr="00CA0162">
        <w:t>FARMS</w:t>
      </w:r>
      <w:bookmarkEnd w:id="24"/>
      <w:bookmarkEnd w:id="25"/>
      <w:commentRangeEnd w:id="26"/>
      <w:r w:rsidR="00732CAF">
        <w:rPr>
          <w:rStyle w:val="CommentReference"/>
          <w:b w:val="0"/>
          <w:lang w:eastAsia="de-DE"/>
        </w:rPr>
        <w:commentReference w:id="26"/>
      </w:r>
    </w:p>
    <w:p w14:paraId="356684FF" w14:textId="77777777" w:rsidR="00732CAF" w:rsidRDefault="00732CAF" w:rsidP="00732CAF">
      <w:pPr>
        <w:rPr>
          <w:rFonts w:cs="Arial"/>
        </w:rPr>
      </w:pPr>
      <w:bookmarkStart w:id="27" w:name="_Toc206486070"/>
      <w:bookmarkStart w:id="28" w:name="_Toc214267329"/>
      <w:r>
        <w:t xml:space="preserve">2.2.1 </w:t>
      </w:r>
      <w:r w:rsidR="004D072D" w:rsidRPr="00CA0162">
        <w:t>General</w:t>
      </w:r>
      <w:bookmarkEnd w:id="27"/>
      <w:bookmarkEnd w:id="28"/>
    </w:p>
    <w:p w14:paraId="3908EAED" w14:textId="77777777" w:rsidR="00732CAF" w:rsidRDefault="00732CAF" w:rsidP="00732CAF">
      <w:pPr>
        <w:rPr>
          <w:rFonts w:cs="Arial"/>
        </w:rPr>
      </w:pPr>
    </w:p>
    <w:p w14:paraId="26295A18" w14:textId="77777777" w:rsidR="00BA63BC" w:rsidRDefault="00BA63BC" w:rsidP="00732CAF">
      <w:pPr>
        <w:rPr>
          <w:rFonts w:cs="Arial"/>
        </w:rPr>
      </w:pPr>
      <w:r>
        <w:rPr>
          <w:rFonts w:cs="Arial"/>
        </w:rPr>
        <w:t>A</w:t>
      </w:r>
      <w:r w:rsidR="00732CAF">
        <w:rPr>
          <w:rFonts w:cs="Arial"/>
        </w:rPr>
        <w:t>quaculture farms</w:t>
      </w:r>
      <w:r>
        <w:rPr>
          <w:rFonts w:cs="Arial"/>
        </w:rPr>
        <w:t xml:space="preserve"> </w:t>
      </w:r>
      <w:r w:rsidR="00732CAF">
        <w:rPr>
          <w:rFonts w:cs="Arial"/>
        </w:rPr>
        <w:t>should be marked in accordance with</w:t>
      </w:r>
      <w:r>
        <w:rPr>
          <w:rFonts w:cs="Arial"/>
        </w:rPr>
        <w:t xml:space="preserve"> this Recommendation and</w:t>
      </w:r>
      <w:r w:rsidR="00732CAF">
        <w:rPr>
          <w:rFonts w:cs="Arial"/>
        </w:rPr>
        <w:t xml:space="preserve"> IALA MBS</w:t>
      </w:r>
      <w:r>
        <w:rPr>
          <w:rFonts w:cs="Arial"/>
        </w:rPr>
        <w:t>.</w:t>
      </w:r>
      <w:r w:rsidR="00732CAF">
        <w:rPr>
          <w:rFonts w:cs="Arial"/>
        </w:rPr>
        <w:t xml:space="preserve"> </w:t>
      </w:r>
    </w:p>
    <w:p w14:paraId="1B7215F3" w14:textId="77777777" w:rsidR="00BA63BC" w:rsidRDefault="00BA63BC" w:rsidP="00732CAF">
      <w:pPr>
        <w:rPr>
          <w:rFonts w:cs="Arial"/>
        </w:rPr>
      </w:pPr>
    </w:p>
    <w:p w14:paraId="02C0CCD8" w14:textId="77777777" w:rsidR="00732CAF" w:rsidRDefault="00732CAF" w:rsidP="00732CAF">
      <w:pPr>
        <w:rPr>
          <w:rFonts w:cs="Arial"/>
        </w:rPr>
      </w:pPr>
      <w:r>
        <w:rPr>
          <w:rFonts w:cs="Arial"/>
        </w:rPr>
        <w:t>The use of electronic AtoN, such as Racons or AIS AtoN may also be considered.</w:t>
      </w:r>
    </w:p>
    <w:p w14:paraId="397F2B79" w14:textId="77777777" w:rsidR="00732CAF" w:rsidRDefault="00732CAF" w:rsidP="00732CAF">
      <w:pPr>
        <w:rPr>
          <w:rFonts w:cs="Arial"/>
        </w:rPr>
      </w:pPr>
    </w:p>
    <w:p w14:paraId="5EB392DB" w14:textId="77777777" w:rsidR="00732CAF" w:rsidRDefault="00732CAF" w:rsidP="00732CAF">
      <w:pPr>
        <w:rPr>
          <w:rFonts w:cs="Arial"/>
        </w:rPr>
      </w:pPr>
      <w:r>
        <w:rPr>
          <w:rFonts w:cs="Arial"/>
        </w:rPr>
        <w:t>The farm, or group of farms, should be marked depending on their size, extent and location. In some cases it may be sufficient to mark only part of the perimeter, or the centre</w:t>
      </w:r>
      <w:r w:rsidR="00BA63BC">
        <w:rPr>
          <w:rFonts w:cs="Arial"/>
        </w:rPr>
        <w:t>.</w:t>
      </w:r>
    </w:p>
    <w:p w14:paraId="2A15BA7F" w14:textId="77777777" w:rsidR="00732CAF" w:rsidRDefault="00732CAF" w:rsidP="00732CAF">
      <w:pPr>
        <w:rPr>
          <w:rFonts w:cs="Arial"/>
        </w:rPr>
      </w:pPr>
    </w:p>
    <w:p w14:paraId="1EA052EF" w14:textId="77777777" w:rsidR="00732CAF" w:rsidRDefault="00BA63BC" w:rsidP="00732CAF">
      <w:pPr>
        <w:rPr>
          <w:rFonts w:cs="Arial"/>
        </w:rPr>
      </w:pPr>
      <w:r>
        <w:rPr>
          <w:rFonts w:cs="Arial"/>
        </w:rPr>
        <w:t xml:space="preserve">The </w:t>
      </w:r>
      <w:r w:rsidR="00732CAF">
        <w:rPr>
          <w:rFonts w:cs="Arial"/>
        </w:rPr>
        <w:t>A</w:t>
      </w:r>
      <w:r>
        <w:rPr>
          <w:rFonts w:cs="Arial"/>
        </w:rPr>
        <w:t>uthority</w:t>
      </w:r>
      <w:r w:rsidR="00732CAF">
        <w:rPr>
          <w:rFonts w:cs="Arial"/>
        </w:rPr>
        <w:t xml:space="preserve"> should bear in mind that the marking recommendations herein may be adjusted in consideration of traffic density, proximity to ports, proximity to dangers, tidal considerations and other factors.</w:t>
      </w:r>
    </w:p>
    <w:p w14:paraId="079A6887" w14:textId="77777777" w:rsidR="00732CAF" w:rsidRDefault="00732CAF" w:rsidP="00732CAF">
      <w:pPr>
        <w:rPr>
          <w:rFonts w:cs="Arial"/>
        </w:rPr>
      </w:pPr>
    </w:p>
    <w:p w14:paraId="49A8C461"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Aquaculture farms are normally marked by Special Marks;</w:t>
      </w:r>
    </w:p>
    <w:p w14:paraId="6A82A610" w14:textId="77777777" w:rsidR="00732CAF" w:rsidRDefault="00732CAF" w:rsidP="00732CAF">
      <w:pPr>
        <w:pStyle w:val="Middelsrutenett1-uthevingsfarge21"/>
        <w:rPr>
          <w:rFonts w:ascii="Arial" w:hAnsi="Arial" w:cs="Arial"/>
        </w:rPr>
      </w:pPr>
    </w:p>
    <w:p w14:paraId="31299213"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If there is a requirement for vessel traffic between aquaculture farms, then such channels are normally marked by Lateral Marks;</w:t>
      </w:r>
    </w:p>
    <w:p w14:paraId="22D5A9B6" w14:textId="77777777" w:rsidR="00732CAF" w:rsidRDefault="00732CAF" w:rsidP="00732CAF">
      <w:pPr>
        <w:pStyle w:val="Middelsrutenett1-uthevingsfarge21"/>
        <w:rPr>
          <w:rFonts w:ascii="Arial" w:hAnsi="Arial" w:cs="Arial"/>
        </w:rPr>
      </w:pPr>
    </w:p>
    <w:p w14:paraId="79DC778A"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If the prevailing situation warrants, Cardinal Marking alone may be used to direct vessel traffic away from the aquaculture farm(s);</w:t>
      </w:r>
    </w:p>
    <w:p w14:paraId="19E2F3D4" w14:textId="77777777" w:rsidR="00732CAF" w:rsidRDefault="00732CAF" w:rsidP="00732CAF">
      <w:pPr>
        <w:pStyle w:val="Middelsrutenett1-uthevingsfarge21"/>
        <w:rPr>
          <w:rFonts w:ascii="Arial" w:hAnsi="Arial" w:cs="Arial"/>
        </w:rPr>
      </w:pPr>
    </w:p>
    <w:p w14:paraId="32B0C7E2"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 xml:space="preserve">To improve the effectiveness of the lighting, and taking into account background lighting, synchronisation </w:t>
      </w:r>
      <w:r w:rsidR="00BA63BC">
        <w:rPr>
          <w:rFonts w:ascii="Arial" w:hAnsi="Arial" w:cs="Arial"/>
        </w:rPr>
        <w:t>is recommended</w:t>
      </w:r>
      <w:r>
        <w:rPr>
          <w:rFonts w:ascii="Arial" w:hAnsi="Arial" w:cs="Arial"/>
        </w:rPr>
        <w:t>.</w:t>
      </w:r>
    </w:p>
    <w:p w14:paraId="42F107F6" w14:textId="77777777" w:rsidR="00732CAF" w:rsidRDefault="00732CAF" w:rsidP="00732CAF">
      <w:pPr>
        <w:pStyle w:val="Middelsrutenett1-uthevingsfarge21"/>
        <w:rPr>
          <w:rFonts w:ascii="Arial" w:hAnsi="Arial" w:cs="Arial"/>
        </w:rPr>
      </w:pPr>
    </w:p>
    <w:p w14:paraId="33CB408F"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The Authority should be satisfied that the selected lighting has a suitable Minimum Effective Range and sufficient autonomy with the ability to over-winter – especially in higher latitudes.</w:t>
      </w:r>
    </w:p>
    <w:p w14:paraId="17787FC6" w14:textId="77777777" w:rsidR="00732CAF" w:rsidRDefault="00732CAF" w:rsidP="00732CAF">
      <w:pPr>
        <w:pStyle w:val="Middelsrutenett1-uthevingsfarge21"/>
        <w:rPr>
          <w:rFonts w:ascii="Arial" w:hAnsi="Arial" w:cs="Arial"/>
        </w:rPr>
      </w:pPr>
    </w:p>
    <w:p w14:paraId="04CA8FE5"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To improve the radar target and radar visibility, radar reflectors and radar reflective material should be considered.</w:t>
      </w:r>
    </w:p>
    <w:p w14:paraId="69FF0A2C" w14:textId="77777777" w:rsidR="00754947" w:rsidRDefault="00754947" w:rsidP="00732CAF">
      <w:pPr>
        <w:rPr>
          <w:rFonts w:cs="Arial"/>
        </w:rPr>
      </w:pPr>
    </w:p>
    <w:p w14:paraId="78362CD9" w14:textId="77777777" w:rsidR="00732CAF" w:rsidRDefault="00281591" w:rsidP="00732CAF">
      <w:pPr>
        <w:rPr>
          <w:rFonts w:cs="Arial"/>
        </w:rPr>
      </w:pPr>
      <w:r w:rsidRPr="00281591">
        <w:rPr>
          <w:rFonts w:cs="Arial"/>
        </w:rPr>
        <w:t>2.2.2</w:t>
      </w:r>
      <w:r w:rsidRPr="00281591">
        <w:rPr>
          <w:rFonts w:cs="Arial"/>
        </w:rPr>
        <w:tab/>
      </w:r>
      <w:r w:rsidR="00732CAF" w:rsidRPr="00281591">
        <w:rPr>
          <w:rFonts w:cs="Arial"/>
        </w:rPr>
        <w:t>Marking Examples</w:t>
      </w:r>
      <w:r w:rsidR="00BA63BC">
        <w:rPr>
          <w:rFonts w:cs="Arial"/>
        </w:rPr>
        <w:t xml:space="preserve"> </w:t>
      </w:r>
    </w:p>
    <w:p w14:paraId="51636C21" w14:textId="77777777" w:rsidR="00732CAF" w:rsidRDefault="00732CAF" w:rsidP="00732CAF">
      <w:pPr>
        <w:rPr>
          <w:rFonts w:cs="Arial"/>
        </w:rPr>
      </w:pPr>
    </w:p>
    <w:p w14:paraId="6E380C05" w14:textId="77777777" w:rsidR="00732CAF" w:rsidRDefault="00732CAF" w:rsidP="00732CAF">
      <w:pPr>
        <w:rPr>
          <w:rFonts w:cs="Arial"/>
        </w:rPr>
      </w:pPr>
      <w:r>
        <w:rPr>
          <w:rFonts w:cs="Arial"/>
        </w:rPr>
        <w:t>Examples can be found in the following table which illustrates the minimum recommended marking arrangement with Special Marks.</w:t>
      </w:r>
    </w:p>
    <w:p w14:paraId="77321A71" w14:textId="77777777" w:rsidR="00732CAF" w:rsidRDefault="00732CAF" w:rsidP="00732CAF">
      <w:pPr>
        <w:rPr>
          <w:rFonts w:cs="Arial"/>
        </w:rPr>
      </w:pPr>
    </w:p>
    <w:p w14:paraId="582D605A" w14:textId="77777777" w:rsidR="00732CAF" w:rsidRDefault="00732CAF" w:rsidP="00BA63BC">
      <w:pPr>
        <w:pStyle w:val="ListParagraph"/>
        <w:numPr>
          <w:ilvl w:val="0"/>
          <w:numId w:val="52"/>
        </w:numPr>
        <w:rPr>
          <w:rFonts w:cs="Arial"/>
        </w:rPr>
      </w:pPr>
      <w:r w:rsidRPr="00BA63BC">
        <w:rPr>
          <w:rFonts w:cs="Arial"/>
        </w:rPr>
        <w:t>Rectangular Aquaculture Farms</w:t>
      </w:r>
      <w:r w:rsidR="00BA63BC" w:rsidRPr="00BA63BC">
        <w:rPr>
          <w:rFonts w:cs="Arial"/>
        </w:rPr>
        <w:t xml:space="preserve"> </w:t>
      </w:r>
      <w:r w:rsidR="00BA63BC">
        <w:rPr>
          <w:rFonts w:cs="Arial"/>
        </w:rPr>
        <w:t>s</w:t>
      </w:r>
      <w:r w:rsidRPr="00BA63BC">
        <w:rPr>
          <w:rFonts w:cs="Arial"/>
        </w:rPr>
        <w:t>hould be marked according to the length of their sides.</w:t>
      </w:r>
    </w:p>
    <w:p w14:paraId="5FD64DE9" w14:textId="77777777" w:rsidR="00B06D78" w:rsidRPr="00B06D78" w:rsidRDefault="00B06D78" w:rsidP="00B06D78">
      <w:pPr>
        <w:rPr>
          <w:rFonts w:cs="Arial"/>
        </w:rPr>
      </w:pPr>
      <w:r w:rsidRPr="00B06D78">
        <w:rPr>
          <w:rFonts w:cs="Arial"/>
          <w:noProof/>
          <w:lang w:val="nl-NL" w:eastAsia="nl-NL"/>
        </w:rPr>
        <w:drawing>
          <wp:inline distT="0" distB="0" distL="0" distR="0" wp14:anchorId="1B30F113" wp14:editId="3F9D1F26">
            <wp:extent cx="5939790" cy="1002642"/>
            <wp:effectExtent l="19050" t="0" r="3810" b="0"/>
            <wp:docPr id="1" name="Bilde 1" descr="cid:image001.png@01CE419C.1562C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1562C060"/>
                    <pic:cNvPicPr>
                      <a:picLocks noChangeAspect="1" noChangeArrowheads="1"/>
                    </pic:cNvPicPr>
                  </pic:nvPicPr>
                  <pic:blipFill>
                    <a:blip r:embed="rId16" r:link="rId17" cstate="print"/>
                    <a:srcRect/>
                    <a:stretch>
                      <a:fillRect/>
                    </a:stretch>
                  </pic:blipFill>
                  <pic:spPr bwMode="auto">
                    <a:xfrm>
                      <a:off x="0" y="0"/>
                      <a:ext cx="5939790" cy="1002642"/>
                    </a:xfrm>
                    <a:prstGeom prst="rect">
                      <a:avLst/>
                    </a:prstGeom>
                    <a:noFill/>
                    <a:ln w="9525">
                      <a:noFill/>
                      <a:miter lim="800000"/>
                      <a:headEnd/>
                      <a:tailEnd/>
                    </a:ln>
                  </pic:spPr>
                </pic:pic>
              </a:graphicData>
            </a:graphic>
          </wp:inline>
        </w:drawing>
      </w:r>
    </w:p>
    <w:p w14:paraId="3B77CF18" w14:textId="77777777" w:rsidR="003B44B2" w:rsidRPr="00B06D78" w:rsidRDefault="00732CAF">
      <w:pPr>
        <w:pStyle w:val="ListParagraph"/>
        <w:numPr>
          <w:ilvl w:val="0"/>
          <w:numId w:val="52"/>
        </w:numPr>
        <w:rPr>
          <w:rFonts w:cs="Arial"/>
        </w:rPr>
      </w:pPr>
      <w:r w:rsidRPr="00BA63BC">
        <w:rPr>
          <w:rFonts w:cs="Arial"/>
        </w:rPr>
        <w:t>Circular Aquaculture Farms</w:t>
      </w:r>
      <w:r w:rsidR="00BA63BC" w:rsidRPr="00BA63BC">
        <w:rPr>
          <w:rFonts w:cs="Arial"/>
        </w:rPr>
        <w:t xml:space="preserve"> </w:t>
      </w:r>
      <w:r w:rsidR="00BA63BC">
        <w:rPr>
          <w:rFonts w:cs="Arial"/>
        </w:rPr>
        <w:t>s</w:t>
      </w:r>
      <w:r w:rsidRPr="00BA63BC">
        <w:rPr>
          <w:rFonts w:cs="Arial"/>
        </w:rPr>
        <w:t>hould be marked according to their diameter.</w:t>
      </w:r>
    </w:p>
    <w:p w14:paraId="7E509153" w14:textId="77777777" w:rsidR="00B06D78" w:rsidRPr="00B06D78" w:rsidRDefault="00B06D78" w:rsidP="00B06D78">
      <w:pPr>
        <w:rPr>
          <w:rFonts w:cs="Arial"/>
        </w:rPr>
      </w:pPr>
      <w:r>
        <w:rPr>
          <w:noProof/>
          <w:lang w:val="nl-NL" w:eastAsia="nl-NL"/>
        </w:rPr>
        <w:lastRenderedPageBreak/>
        <w:drawing>
          <wp:inline distT="0" distB="0" distL="0" distR="0" wp14:anchorId="09C0C5F5" wp14:editId="4376F09D">
            <wp:extent cx="6474305" cy="876300"/>
            <wp:effectExtent l="19050" t="0" r="2695" b="0"/>
            <wp:docPr id="5" name="Bilde 1" descr="cid:image001.png@01CE419C.628A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628A0880"/>
                    <pic:cNvPicPr>
                      <a:picLocks noChangeAspect="1" noChangeArrowheads="1"/>
                    </pic:cNvPicPr>
                  </pic:nvPicPr>
                  <pic:blipFill>
                    <a:blip r:embed="rId18" r:link="rId19" cstate="print"/>
                    <a:srcRect/>
                    <a:stretch>
                      <a:fillRect/>
                    </a:stretch>
                  </pic:blipFill>
                  <pic:spPr bwMode="auto">
                    <a:xfrm>
                      <a:off x="0" y="0"/>
                      <a:ext cx="6474305" cy="876300"/>
                    </a:xfrm>
                    <a:prstGeom prst="rect">
                      <a:avLst/>
                    </a:prstGeom>
                    <a:noFill/>
                    <a:ln w="9525">
                      <a:noFill/>
                      <a:miter lim="800000"/>
                      <a:headEnd/>
                      <a:tailEnd/>
                    </a:ln>
                  </pic:spPr>
                </pic:pic>
              </a:graphicData>
            </a:graphic>
          </wp:inline>
        </w:drawing>
      </w:r>
    </w:p>
    <w:p w14:paraId="73E41389" w14:textId="77777777" w:rsidR="00FC7DED" w:rsidRDefault="00FC7DED">
      <w:pPr>
        <w:ind w:left="720"/>
        <w:rPr>
          <w:rFonts w:cs="Arial"/>
        </w:rPr>
      </w:pPr>
    </w:p>
    <w:p w14:paraId="0FCE6EAD" w14:textId="77777777" w:rsidR="00024239" w:rsidRDefault="006B61FC" w:rsidP="00024239">
      <w:pPr>
        <w:pStyle w:val="BodyText"/>
        <w:jc w:val="center"/>
        <w:rPr>
          <w:rFonts w:cs="Arial"/>
          <w:b/>
          <w:sz w:val="32"/>
          <w:szCs w:val="32"/>
          <w:lang w:eastAsia="ko-KR"/>
        </w:rPr>
      </w:pPr>
      <w:r>
        <w:rPr>
          <w:noProof/>
          <w:lang w:val="sv-SE" w:eastAsia="sv-SE"/>
        </w:rPr>
        <w:pict w14:anchorId="44F9A21C">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633" type="#_x0000_t120" style="position:absolute;left:0;text-align:left;margin-left:683.55pt;margin-top:3.3pt;width:13.55pt;height:12.7pt;z-index:251667456" fillcolor="yellow" strokeweight="1.5pt"/>
        </w:pict>
      </w:r>
      <w:r>
        <w:rPr>
          <w:noProof/>
          <w:lang w:val="sv-SE" w:eastAsia="sv-SE"/>
        </w:rPr>
        <w:pict w14:anchorId="37CCD54D">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630" type="#_x0000_t123" style="position:absolute;left:0;text-align:left;margin-left:656.6pt;margin-top:-1.15pt;width:14.4pt;height:12.7pt;z-index:251664384" fillcolor="yellow" strokeweight="1.5pt"/>
        </w:pict>
      </w:r>
      <w:r>
        <w:rPr>
          <w:b/>
          <w:noProof/>
          <w:lang w:val="sv-SE" w:eastAsia="sv-SE"/>
        </w:rPr>
        <w:pict w14:anchorId="481FCF9A">
          <v:shape id="_x0000_s1629" type="#_x0000_t123" style="position:absolute;left:0;text-align:left;margin-left:594.45pt;margin-top:3.3pt;width:14.4pt;height:12.7pt;z-index:251663360" fillcolor="yellow" strokeweight="1.5pt"/>
        </w:pict>
      </w:r>
      <w:r>
        <w:rPr>
          <w:noProof/>
          <w:lang w:val="sv-SE" w:eastAsia="sv-SE"/>
        </w:rPr>
        <w:pict w14:anchorId="076C1E9D">
          <v:shapetype id="_x0000_t32" coordsize="21600,21600" o:spt="32" o:oned="t" path="m,l21600,21600e" filled="f">
            <v:path arrowok="t" fillok="f" o:connecttype="none"/>
            <o:lock v:ext="edit" shapetype="t"/>
          </v:shapetype>
          <v:shape id="_x0000_s1636" type="#_x0000_t32" style="position:absolute;left:0;text-align:left;margin-left:594.45pt;margin-top:-33.3pt;width:.05pt;height:23.2pt;z-index:251670528" o:connectortype="straight">
            <v:stroke startarrow="block" endarrow="block"/>
          </v:shape>
        </w:pict>
      </w:r>
      <w:r>
        <w:rPr>
          <w:noProof/>
          <w:lang w:val="sv-SE" w:eastAsia="sv-SE"/>
        </w:rPr>
        <w:pict w14:anchorId="59DF3471">
          <v:shape id="_x0000_s1631" type="#_x0000_t120" style="position:absolute;left:0;text-align:left;margin-left:567.45pt;margin-top:-28.15pt;width:13.55pt;height:12.7pt;z-index:251665408" fillcolor="yellow" strokeweight="1.5pt"/>
        </w:pict>
      </w:r>
      <w:r>
        <w:rPr>
          <w:noProof/>
          <w:lang w:val="sv-SE" w:eastAsia="sv-SE"/>
        </w:rPr>
        <w:pict w14:anchorId="62EBB0DC">
          <v:shape id="_x0000_s1680" type="#_x0000_t120" style="position:absolute;left:0;text-align:left;margin-left:546.6pt;margin-top:-44.2pt;width:15pt;height:13.4pt;z-index:251677696" fillcolor="lime" strokeweight="1.5pt"/>
        </w:pict>
      </w:r>
      <w:r>
        <w:rPr>
          <w:noProof/>
          <w:lang w:val="sv-SE" w:eastAsia="sv-SE"/>
        </w:rPr>
        <w:pict w14:anchorId="06ECD1A6">
          <v:group id="_x0000_s1656" style="position:absolute;left:0;text-align:left;margin-left:525.3pt;margin-top:-72.7pt;width:401.1pt;height:16.35pt;z-index:251675648" coordorigin="4435,4992" coordsize="8408,387">
            <v:shape id="_x0000_s1657" type="#_x0000_t120" style="position:absolute;left:4435;top:5012;width:339;height:353" fillcolor="lime" strokeweight="1.5pt"/>
            <v:shape id="_x0000_s1658" type="#_x0000_t120" style="position:absolute;left:5264;top:5026;width:339;height:353" fillcolor="lime" strokeweight="1.5pt"/>
            <v:shape id="_x0000_s1659" type="#_x0000_t120" style="position:absolute;left:6056;top:5026;width:339;height:353" fillcolor="lime" strokeweight="1.5pt"/>
            <v:shape id="_x0000_s1660" type="#_x0000_t120" style="position:absolute;left:6853;top:4998;width:339;height:353" fillcolor="lime" strokeweight="1.5pt"/>
            <v:shape id="_x0000_s1661" type="#_x0000_t120" style="position:absolute;left:10076;top:5000;width:339;height:353" fillcolor="lime" strokeweight="1.5pt"/>
            <v:shape id="_x0000_s1662" type="#_x0000_t120" style="position:absolute;left:7666;top:5012;width:339;height:353" fillcolor="lime" strokeweight="1.5pt"/>
            <v:shape id="_x0000_s1663" type="#_x0000_t120" style="position:absolute;left:8454;top:5002;width:339;height:353" fillcolor="lime" strokeweight="1.5pt"/>
            <v:shape id="_x0000_s1664" type="#_x0000_t120" style="position:absolute;left:9280;top:5002;width:339;height:353" fillcolor="lime" strokeweight="1.5pt"/>
            <v:shape id="_x0000_s1665" type="#_x0000_t120" style="position:absolute;left:10866;top:4992;width:339;height:353" fillcolor="lime" strokeweight="1.5pt"/>
            <v:shape id="_x0000_s1666" type="#_x0000_t120" style="position:absolute;left:11678;top:4992;width:339;height:353" fillcolor="lime" strokeweight="1.5pt"/>
            <v:shape id="_x0000_s1667" type="#_x0000_t120" style="position:absolute;left:12504;top:5006;width:339;height:353" fillcolor="lime" strokeweight="1.5pt"/>
          </v:group>
        </w:pict>
      </w:r>
      <w:r>
        <w:rPr>
          <w:noProof/>
          <w:lang w:val="sv-SE" w:eastAsia="sv-SE"/>
        </w:rPr>
        <w:pict w14:anchorId="46338C18">
          <v:group id="_x0000_s1644" style="position:absolute;left:0;text-align:left;margin-left:573.4pt;margin-top:-53.4pt;width:401.1pt;height:16.35pt;z-index:251674624" coordorigin="4435,4992" coordsize="8408,387">
            <v:shape id="_x0000_s1645" type="#_x0000_t120" style="position:absolute;left:4435;top:5012;width:339;height:353" fillcolor="lime" strokeweight="1.5pt"/>
            <v:shape id="_x0000_s1646" type="#_x0000_t120" style="position:absolute;left:5264;top:5026;width:339;height:353" fillcolor="lime" strokeweight="1.5pt"/>
            <v:shape id="_x0000_s1647" type="#_x0000_t120" style="position:absolute;left:6056;top:5026;width:339;height:353" fillcolor="lime" strokeweight="1.5pt"/>
            <v:shape id="_x0000_s1648" type="#_x0000_t120" style="position:absolute;left:6853;top:4998;width:339;height:353" fillcolor="lime" strokeweight="1.5pt"/>
            <v:shape id="_x0000_s1649" type="#_x0000_t120" style="position:absolute;left:10076;top:5000;width:339;height:353" fillcolor="lime" strokeweight="1.5pt"/>
            <v:shape id="_x0000_s1650" type="#_x0000_t120" style="position:absolute;left:7666;top:5012;width:339;height:353" fillcolor="lime" strokeweight="1.5pt"/>
            <v:shape id="_x0000_s1651" type="#_x0000_t120" style="position:absolute;left:8454;top:5002;width:339;height:353" fillcolor="lime" strokeweight="1.5pt"/>
            <v:shape id="_x0000_s1652" type="#_x0000_t120" style="position:absolute;left:9280;top:5002;width:339;height:353" fillcolor="lime" strokeweight="1.5pt"/>
            <v:shape id="_x0000_s1653" type="#_x0000_t120" style="position:absolute;left:10866;top:4992;width:339;height:353" fillcolor="lime" strokeweight="1.5pt"/>
            <v:shape id="_x0000_s1654" type="#_x0000_t120" style="position:absolute;left:11678;top:4992;width:339;height:353" fillcolor="lime" strokeweight="1.5pt"/>
            <v:shape id="_x0000_s1655" type="#_x0000_t120" style="position:absolute;left:12504;top:5006;width:339;height:353" fillcolor="lime" strokeweight="1.5pt"/>
          </v:group>
        </w:pict>
      </w:r>
      <w:r>
        <w:rPr>
          <w:noProof/>
          <w:lang w:val="sv-SE" w:eastAsia="sv-SE"/>
        </w:rPr>
        <w:pict w14:anchorId="429256CD">
          <v:group id="_x0000_s1668" style="position:absolute;left:0;text-align:left;margin-left:533.85pt;margin-top:-16.3pt;width:401.1pt;height:16.35pt;z-index:251676672" coordorigin="4435,4992" coordsize="8408,387">
            <v:shape id="_x0000_s1669" type="#_x0000_t120" style="position:absolute;left:4435;top:5012;width:339;height:353" fillcolor="lime" strokeweight="1.5pt"/>
            <v:shape id="_x0000_s1670" type="#_x0000_t120" style="position:absolute;left:5264;top:5026;width:339;height:353" fillcolor="lime" strokeweight="1.5pt"/>
            <v:shape id="_x0000_s1671" type="#_x0000_t120" style="position:absolute;left:6056;top:5026;width:339;height:353" fillcolor="lime" strokeweight="1.5pt"/>
            <v:shape id="_x0000_s1672" type="#_x0000_t120" style="position:absolute;left:6853;top:4998;width:339;height:353" fillcolor="lime" strokeweight="1.5pt"/>
            <v:shape id="_x0000_s1673" type="#_x0000_t120" style="position:absolute;left:10076;top:5000;width:339;height:353" fillcolor="lime" strokeweight="1.5pt"/>
            <v:shape id="_x0000_s1674" type="#_x0000_t120" style="position:absolute;left:7666;top:5012;width:339;height:353" fillcolor="lime" strokeweight="1.5pt"/>
            <v:shape id="_x0000_s1675" type="#_x0000_t120" style="position:absolute;left:8454;top:5002;width:339;height:353" fillcolor="lime" strokeweight="1.5pt"/>
            <v:shape id="_x0000_s1676" type="#_x0000_t120" style="position:absolute;left:9280;top:5002;width:339;height:353" fillcolor="lime" strokeweight="1.5pt"/>
            <v:shape id="_x0000_s1677" type="#_x0000_t120" style="position:absolute;left:10866;top:4992;width:339;height:353" fillcolor="lime" strokeweight="1.5pt"/>
            <v:shape id="_x0000_s1678" type="#_x0000_t120" style="position:absolute;left:11678;top:4992;width:339;height:353" fillcolor="lime" strokeweight="1.5pt"/>
            <v:shape id="_x0000_s1679" type="#_x0000_t120" style="position:absolute;left:12504;top:5006;width:339;height:353" fillcolor="lime" strokeweight="1.5pt"/>
          </v:group>
        </w:pict>
      </w:r>
      <w:r>
        <w:rPr>
          <w:noProof/>
          <w:lang w:val="sv-SE" w:eastAsia="sv-SE"/>
        </w:rPr>
        <w:pict w14:anchorId="0318C766">
          <v:shape id="_x0000_s1635" type="#_x0000_t32" style="position:absolute;left:0;text-align:left;margin-left:623.8pt;margin-top:-31.55pt;width:22.85pt;height:.05pt;z-index:251669504" o:connectortype="straight">
            <v:stroke startarrow="block" endarrow="block"/>
          </v:shape>
        </w:pict>
      </w:r>
      <w:r>
        <w:rPr>
          <w:noProof/>
          <w:lang w:val="sv-SE" w:eastAsia="sv-SE"/>
        </w:rPr>
        <w:pict w14:anchorId="68A64E1F">
          <v:shape id="_x0000_s1626" type="#_x0000_t120" style="position:absolute;left:0;text-align:left;margin-left:643.05pt;margin-top:-21.8pt;width:13.55pt;height:12.7pt;z-index:251660288" fillcolor="yellow" strokeweight="1.5pt"/>
        </w:pict>
      </w:r>
      <w:r>
        <w:rPr>
          <w:b/>
          <w:noProof/>
          <w:lang w:val="sv-SE" w:eastAsia="sv-SE"/>
        </w:rPr>
        <w:pict w14:anchorId="4F0FF2B3">
          <v:shape id="_x0000_s1628" type="#_x0000_t123" style="position:absolute;left:0;text-align:left;margin-left:628.65pt;margin-top:8.55pt;width:14.4pt;height:12.7pt;z-index:251662336" fillcolor="yellow" strokeweight="1.5pt"/>
        </w:pict>
      </w:r>
      <w:r>
        <w:rPr>
          <w:noProof/>
          <w:lang w:val="sv-SE" w:eastAsia="sv-SE"/>
        </w:rPr>
        <w:pict w14:anchorId="31DE9C0A">
          <v:shape id="_x0000_s1632" type="#_x0000_t120" style="position:absolute;left:0;text-align:left;margin-left:580.9pt;margin-top:0;width:13.55pt;height:12.7pt;z-index:251666432" fillcolor="yellow" strokeweight="1.5pt"/>
        </w:pict>
      </w:r>
      <w:r>
        <w:rPr>
          <w:noProof/>
          <w:lang w:val="sv-SE" w:eastAsia="sv-SE"/>
        </w:rPr>
        <w:pict w14:anchorId="4414EB66">
          <v:shape id="_x0000_s1627" type="#_x0000_t123" style="position:absolute;left:0;text-align:left;margin-left:696.25pt;margin-top:-44.2pt;width:14.4pt;height:12.7pt;z-index:251661312" fillcolor="yellow" strokeweight="1.5pt"/>
        </w:pict>
      </w:r>
      <w:r w:rsidR="00024239" w:rsidRPr="003F705E">
        <w:rPr>
          <w:rFonts w:cs="Arial"/>
          <w:b/>
          <w:sz w:val="32"/>
          <w:szCs w:val="32"/>
        </w:rPr>
        <w:t xml:space="preserve">PRINCIPLES FOR MARKING OF AREA FOR </w:t>
      </w:r>
      <w:r w:rsidR="00024239">
        <w:rPr>
          <w:rFonts w:cs="Arial" w:hint="eastAsia"/>
          <w:b/>
          <w:sz w:val="32"/>
          <w:szCs w:val="32"/>
          <w:lang w:eastAsia="ko-KR"/>
        </w:rPr>
        <w:t>AQUACULTURE</w:t>
      </w:r>
    </w:p>
    <w:p w14:paraId="7D7898B8" w14:textId="77777777" w:rsidR="00024239" w:rsidRDefault="006B61FC" w:rsidP="00024239">
      <w:pPr>
        <w:pStyle w:val="BodyText"/>
        <w:jc w:val="center"/>
      </w:pPr>
      <w:r>
        <w:rPr>
          <w:noProof/>
          <w:lang w:val="sv-SE" w:eastAsia="sv-SE"/>
        </w:rPr>
        <w:pict w14:anchorId="719771A2">
          <v:group id="_x0000_s1637" style="position:absolute;left:0;text-align:left;margin-left:-27.4pt;margin-top:3.75pt;width:491.6pt;height:69.8pt;z-index:251671552" coordorigin="3534,9559" coordsize="9832,1396">
            <v:shape id="_x0000_s1638" type="#_x0000_t202" style="position:absolute;left:3536;top:9568;width:4816;height:610">
              <v:textbox>
                <w:txbxContent>
                  <w:p w14:paraId="31AC9CA3" w14:textId="77777777" w:rsidR="00A51F4A" w:rsidRDefault="00A51F4A" w:rsidP="00024239">
                    <w:r>
                      <w:rPr>
                        <w:noProof/>
                        <w:lang w:val="nl-NL" w:eastAsia="nl-NL"/>
                      </w:rPr>
                      <w:drawing>
                        <wp:inline distT="0" distB="0" distL="0" distR="0" wp14:anchorId="1ABA2C5D" wp14:editId="7344A5ED">
                          <wp:extent cx="272415" cy="243205"/>
                          <wp:effectExtent l="19050" t="0" r="0" b="0"/>
                          <wp:docPr id="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_x0000_s1639" type="#_x0000_t202" style="position:absolute;left:3534;top:10253;width:4814;height:702">
              <v:textbox>
                <w:txbxContent>
                  <w:p w14:paraId="4F9A8283" w14:textId="77777777" w:rsidR="00A51F4A" w:rsidRPr="00FC280B" w:rsidRDefault="00A51F4A" w:rsidP="00024239">
                    <w:r>
                      <w:rPr>
                        <w:noProof/>
                        <w:lang w:val="nl-NL" w:eastAsia="nl-NL"/>
                      </w:rPr>
                      <w:drawing>
                        <wp:inline distT="0" distB="0" distL="0" distR="0" wp14:anchorId="2B9E7381" wp14:editId="78C1DFD2">
                          <wp:extent cx="301625" cy="292100"/>
                          <wp:effectExtent l="19050" t="0" r="3175" b="0"/>
                          <wp:docPr id="256"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_x0000_s1640" type="#_x0000_t202" style="position:absolute;left:8536;top:9559;width:4816;height:610">
              <v:textbox style="mso-next-textbox:#_x0000_s1640">
                <w:txbxContent>
                  <w:p w14:paraId="5B41CE6E" w14:textId="77777777" w:rsidR="00A51F4A" w:rsidRPr="009F3D58" w:rsidRDefault="00A51F4A" w:rsidP="00024239">
                    <w:pPr>
                      <w:rPr>
                        <w:rFonts w:cs="Arial"/>
                        <w:b/>
                        <w:sz w:val="20"/>
                        <w:szCs w:val="20"/>
                      </w:rPr>
                    </w:pPr>
                    <w:r>
                      <w:tab/>
                    </w:r>
                    <w:r>
                      <w:rPr>
                        <w:rFonts w:cs="Arial"/>
                        <w:b/>
                        <w:noProof/>
                        <w:sz w:val="32"/>
                        <w:szCs w:val="32"/>
                        <w:lang w:val="nl-NL" w:eastAsia="nl-NL"/>
                      </w:rPr>
                      <w:drawing>
                        <wp:inline distT="0" distB="0" distL="0" distR="0" wp14:anchorId="40B471D3" wp14:editId="657F9347">
                          <wp:extent cx="247321" cy="371475"/>
                          <wp:effectExtent l="0" t="0" r="329" b="0"/>
                          <wp:docPr id="261"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22"/>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nl-NL" w:eastAsia="nl-NL"/>
                      </w:rPr>
                      <w:drawing>
                        <wp:inline distT="0" distB="0" distL="0" distR="0" wp14:anchorId="6A41ECA6" wp14:editId="7E207EAF">
                          <wp:extent cx="257175" cy="419100"/>
                          <wp:effectExtent l="19050" t="0" r="9525" b="0"/>
                          <wp:docPr id="260"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23"/>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_x0000_s1641" type="#_x0000_t202" style="position:absolute;left:8552;top:10272;width:4814;height:683">
              <v:textbox>
                <w:txbxContent>
                  <w:p w14:paraId="3E96991C" w14:textId="77777777" w:rsidR="00A51F4A" w:rsidRDefault="00A51F4A" w:rsidP="00024239">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327C9446" w14:textId="77777777" w:rsidR="00A51F4A" w:rsidRDefault="00A51F4A">
                    <w:pPr>
                      <w:ind w:left="709" w:firstLine="709"/>
                      <w:rPr>
                        <w:rFonts w:cs="Arial"/>
                        <w:b/>
                        <w:sz w:val="20"/>
                        <w:szCs w:val="20"/>
                      </w:rPr>
                    </w:pPr>
                    <w:r>
                      <w:rPr>
                        <w:rFonts w:cs="Arial"/>
                        <w:b/>
                        <w:sz w:val="20"/>
                        <w:szCs w:val="20"/>
                      </w:rPr>
                      <w:t>Safety borders</w:t>
                    </w:r>
                  </w:p>
                  <w:p w14:paraId="705117BF" w14:textId="77777777" w:rsidR="00A51F4A" w:rsidRDefault="00A51F4A" w:rsidP="00024239">
                    <w:pPr>
                      <w:rPr>
                        <w:rFonts w:cs="Arial"/>
                        <w:b/>
                        <w:sz w:val="20"/>
                        <w:szCs w:val="20"/>
                      </w:rPr>
                    </w:pPr>
                  </w:p>
                  <w:p w14:paraId="7208DDD0" w14:textId="77777777" w:rsidR="00A51F4A" w:rsidRPr="00705642" w:rsidRDefault="00A51F4A" w:rsidP="00024239">
                    <w:pPr>
                      <w:rPr>
                        <w:rFonts w:cs="Arial"/>
                        <w:b/>
                        <w:sz w:val="20"/>
                        <w:szCs w:val="20"/>
                      </w:rPr>
                    </w:pPr>
                    <w:r>
                      <w:rPr>
                        <w:rFonts w:cs="Arial"/>
                        <w:b/>
                        <w:sz w:val="20"/>
                        <w:szCs w:val="20"/>
                      </w:rPr>
                      <w:t>T</w:t>
                    </w:r>
                  </w:p>
                  <w:p w14:paraId="59327643" w14:textId="77777777" w:rsidR="00A51F4A" w:rsidRDefault="00A51F4A" w:rsidP="00024239"/>
                </w:txbxContent>
              </v:textbox>
            </v:shape>
          </v:group>
        </w:pict>
      </w:r>
    </w:p>
    <w:p w14:paraId="1687BBB0" w14:textId="77777777" w:rsidR="00024239" w:rsidRDefault="00024239" w:rsidP="00024239">
      <w:pPr>
        <w:pStyle w:val="BodyText"/>
        <w:jc w:val="center"/>
      </w:pPr>
    </w:p>
    <w:p w14:paraId="703817B1" w14:textId="77777777" w:rsidR="00024239" w:rsidRDefault="006B61FC" w:rsidP="00024239">
      <w:pPr>
        <w:pStyle w:val="BodyText"/>
        <w:jc w:val="center"/>
      </w:pPr>
      <w:r>
        <w:rPr>
          <w:noProof/>
          <w:lang w:val="sv-SE" w:eastAsia="sv-SE"/>
        </w:rPr>
        <w:pict w14:anchorId="59EF3BED">
          <v:shape id="_x0000_s1642" type="#_x0000_t32" style="position:absolute;left:0;text-align:left;margin-left:235.05pt;margin-top:13.15pt;width:50pt;height:0;z-index:251672576" o:connectortype="straight" strokeweight="1pt"/>
        </w:pict>
      </w:r>
    </w:p>
    <w:p w14:paraId="32F1C974" w14:textId="77777777" w:rsidR="00024239" w:rsidRDefault="006B61FC" w:rsidP="00024239">
      <w:pPr>
        <w:pStyle w:val="BodyText"/>
        <w:jc w:val="center"/>
      </w:pPr>
      <w:r>
        <w:rPr>
          <w:noProof/>
          <w:lang w:val="sv-SE" w:eastAsia="sv-SE"/>
        </w:rPr>
        <w:pict w14:anchorId="49DAD87A">
          <v:shape id="_x0000_s1643" type="#_x0000_t32" style="position:absolute;left:0;text-align:left;margin-left:233.2pt;margin-top:5.75pt;width:54.35pt;height:.05pt;z-index:251673600" o:connectortype="straight" strokeweight="1pt">
            <v:stroke dashstyle="dash"/>
          </v:shape>
        </w:pict>
      </w:r>
    </w:p>
    <w:p w14:paraId="00CA2D34" w14:textId="77777777" w:rsidR="00024239" w:rsidRDefault="00024239" w:rsidP="00024239">
      <w:pPr>
        <w:pStyle w:val="BodyText"/>
        <w:jc w:val="center"/>
      </w:pPr>
    </w:p>
    <w:p w14:paraId="6734D0FF" w14:textId="77777777" w:rsidR="00024239" w:rsidRDefault="006B61FC" w:rsidP="00024239">
      <w:pPr>
        <w:pStyle w:val="BodyText"/>
        <w:jc w:val="center"/>
      </w:pPr>
      <w:r>
        <w:rPr>
          <w:noProof/>
          <w:lang w:val="en-US" w:eastAsia="ko-KR"/>
        </w:rPr>
        <w:pict w14:anchorId="6BAF90F1">
          <v:group id="_x0000_s1682" style="position:absolute;left:0;text-align:left;margin-left:-5.65pt;margin-top:1.05pt;width:398.25pt;height:418.05pt;z-index:251679744" coordorigin="2950,6079" coordsize="7965,8361">
            <v:group id="_x0000_s1683" style="position:absolute;left:6343;top:6079;width:4523;height:2775" coordorigin="5998,6673" coordsize="4523,2775">
              <v:shape id="_x0000_s1684" type="#_x0000_t202" style="position:absolute;left:5998;top:6673;width:4523;height:2775" filled="f" strokeweight="2pt">
                <v:textbox style="mso-next-textbox:#_x0000_s1684">
                  <w:txbxContent>
                    <w:p w14:paraId="2E661473" w14:textId="77777777" w:rsidR="00A51F4A" w:rsidRPr="00755CB4" w:rsidRDefault="00A51F4A" w:rsidP="00024239">
                      <w:pPr>
                        <w:rPr>
                          <w:b/>
                          <w:sz w:val="40"/>
                          <w:szCs w:val="40"/>
                          <w:lang w:eastAsia="ko-KR"/>
                        </w:rPr>
                      </w:pPr>
                      <w:r>
                        <w:rPr>
                          <w:rFonts w:hint="eastAsia"/>
                          <w:b/>
                          <w:sz w:val="40"/>
                          <w:szCs w:val="40"/>
                          <w:lang w:eastAsia="ko-KR"/>
                        </w:rPr>
                        <w:t>B</w:t>
                      </w:r>
                    </w:p>
                    <w:p w14:paraId="1D2B5187" w14:textId="77777777" w:rsidR="00A51F4A" w:rsidRDefault="00A51F4A" w:rsidP="00024239"/>
                  </w:txbxContent>
                </v:textbox>
              </v:shape>
              <v:shape id="_x0000_s1685" type="#_x0000_t202" style="position:absolute;left:8328;top:6698;width:913;height:401" stroked="f">
                <v:textbox style="mso-next-textbox:#_x0000_s1685">
                  <w:txbxContent>
                    <w:p w14:paraId="2B34E3BD"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686" type="#_x0000_t202" style="position:absolute;left:8390;top:8992;width:913;height:423" stroked="f">
                <v:textbox style="mso-next-textbox:#_x0000_s1686">
                  <w:txbxContent>
                    <w:p w14:paraId="68AC2ED6"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687" type="#_x0000_t32" style="position:absolute;left:7251;top:7041;width:0;height:1440" o:connectortype="straight">
                <v:stroke startarrow="block" endarrow="block"/>
              </v:shape>
              <v:shape id="_x0000_s1688" type="#_x0000_t202" style="position:absolute;left:6101;top:7551;width:1073;height:347">
                <v:textbox style="mso-next-textbox:#_x0000_s1688">
                  <w:txbxContent>
                    <w:p w14:paraId="483417F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18955AD" w14:textId="77777777" w:rsidR="00A51F4A" w:rsidRPr="00E52BD8" w:rsidRDefault="00A51F4A" w:rsidP="00024239"/>
                  </w:txbxContent>
                </v:textbox>
              </v:shape>
              <v:shape id="_x0000_s1689" type="#_x0000_t32" style="position:absolute;left:7419;top:8638;width:2870;height:1;flip:x" o:connectortype="straight">
                <v:stroke startarrow="block" endarrow="block"/>
              </v:shape>
              <v:shape id="_x0000_s1690" type="#_x0000_t202" style="position:absolute;left:8328;top:8735;width:1073;height:347">
                <v:textbox style="mso-next-textbox:#_x0000_s1690">
                  <w:txbxContent>
                    <w:p w14:paraId="470EA37B"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7A279FB" w14:textId="77777777" w:rsidR="00A51F4A" w:rsidRPr="00E52BD8" w:rsidRDefault="00A51F4A" w:rsidP="00024239"/>
                  </w:txbxContent>
                </v:textbox>
              </v:shape>
              <v:shape id="_x0000_s1691" type="#_x0000_t202" style="position:absolute;left:7419;top:7054;width:2870;height:1440" fillcolor="#c6d9f1">
                <v:textbox style="mso-next-textbox:#_x0000_s1691">
                  <w:txbxContent>
                    <w:p w14:paraId="3F2FFF2D" w14:textId="77777777" w:rsidR="00A51F4A" w:rsidRDefault="00A51F4A" w:rsidP="00024239"/>
                    <w:p w14:paraId="2F5D3A37" w14:textId="77777777" w:rsidR="00A51F4A" w:rsidRDefault="00A51F4A" w:rsidP="00024239"/>
                  </w:txbxContent>
                </v:textbox>
              </v:shape>
              <v:shape id="_x0000_s1692" type="#_x0000_t123" style="position:absolute;left:7324;top:8360;width:226;height:215" fillcolor="yellow" strokeweight="1.5pt"/>
              <v:shape id="_x0000_s1693" type="#_x0000_t123" style="position:absolute;left:10175;top:8360;width:226;height:215" fillcolor="yellow" strokeweight="1.5pt"/>
              <v:shape id="_x0000_s1694" type="#_x0000_t120" style="position:absolute;left:10200;top:6935;width:217;height:215" fillcolor="yellow" strokeweight="1.5pt"/>
              <v:shape id="_x0000_s1695" type="#_x0000_t120" style="position:absolute;left:7349;top:6948;width:217;height:215" fillcolor="yellow" strokeweight="1.5pt"/>
            </v:group>
            <v:group id="_x0000_s1696" style="position:absolute;left:2950;top:6109;width:3239;height:2921" coordorigin="2635,6109" coordsize="3239,2921">
              <v:shape id="_x0000_s1697" type="#_x0000_t202" style="position:absolute;left:2635;top:6109;width:3239;height:2921" filled="f" strokeweight="2pt">
                <v:textbox style="mso-next-textbox:#_x0000_s1697">
                  <w:txbxContent>
                    <w:p w14:paraId="59F714FB" w14:textId="77777777" w:rsidR="00A51F4A" w:rsidRPr="00755CB4" w:rsidRDefault="00A51F4A" w:rsidP="00024239">
                      <w:pPr>
                        <w:rPr>
                          <w:b/>
                          <w:sz w:val="40"/>
                          <w:szCs w:val="40"/>
                          <w:lang w:eastAsia="ko-KR"/>
                        </w:rPr>
                      </w:pPr>
                      <w:r w:rsidRPr="00755CB4">
                        <w:rPr>
                          <w:rFonts w:hint="eastAsia"/>
                          <w:b/>
                          <w:sz w:val="40"/>
                          <w:szCs w:val="40"/>
                          <w:lang w:eastAsia="ko-KR"/>
                        </w:rPr>
                        <w:t>A</w:t>
                      </w:r>
                    </w:p>
                    <w:p w14:paraId="76ECD0E6" w14:textId="77777777" w:rsidR="00A51F4A" w:rsidRDefault="00A51F4A" w:rsidP="00024239"/>
                  </w:txbxContent>
                </v:textbox>
              </v:shape>
              <v:rect id="_x0000_s1698" style="position:absolute;left:4136;top:6421;width:1567;height:1646" fillcolor="#c6d9f1"/>
              <v:shape id="_x0000_s1699" type="#_x0000_t202" style="position:absolute;left:4425;top:8453;width:1172;height:397">
                <v:textbox style="mso-next-textbox:#_x0000_s1699">
                  <w:txbxContent>
                    <w:p w14:paraId="6B919AC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_x0000_s1700" type="#_x0000_t123" style="position:absolute;left:4784;top:7062;width:265;height:246" fillcolor="yellow" strokeweight="1.5pt"/>
              <v:shape id="_x0000_s1701" type="#_x0000_t32" style="position:absolute;left:3932;top:6441;width:1;height:1646" o:connectortype="straight">
                <v:stroke startarrow="block" endarrow="block"/>
              </v:shape>
              <v:shape id="_x0000_s1702" type="#_x0000_t202" style="position:absolute;left:2742;top:7061;width:986;height:397">
                <v:textbox style="mso-next-textbox:#_x0000_s1702">
                  <w:txbxContent>
                    <w:p w14:paraId="569DC412"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D77BC67" w14:textId="77777777" w:rsidR="00A51F4A" w:rsidRPr="00E52BD8" w:rsidRDefault="00A51F4A" w:rsidP="00024239"/>
                  </w:txbxContent>
                </v:textbox>
              </v:shape>
              <v:shape id="_x0000_s1703" type="#_x0000_t32" style="position:absolute;left:4201;top:8248;width:1566;height:0;flip:x" o:connectortype="straight">
                <v:stroke startarrow="block" endarrow="block"/>
              </v:shape>
            </v:group>
            <v:group id="_x0000_s1704" style="position:absolute;left:6362;top:11765;width:4515;height:2675" coordorigin="6362,11765" coordsize="4515,2675">
              <v:shape id="_x0000_s1705" type="#_x0000_t202" style="position:absolute;left:6362;top:11765;width:4515;height:2675" filled="f" strokeweight="2pt">
                <v:textbox style="mso-next-textbox:#_x0000_s1705">
                  <w:txbxContent>
                    <w:p w14:paraId="5AAD49E7" w14:textId="77777777" w:rsidR="00A51F4A" w:rsidRPr="00755CB4" w:rsidRDefault="00A51F4A" w:rsidP="00024239">
                      <w:pPr>
                        <w:rPr>
                          <w:b/>
                          <w:sz w:val="40"/>
                          <w:szCs w:val="40"/>
                          <w:lang w:eastAsia="ko-KR"/>
                        </w:rPr>
                      </w:pPr>
                      <w:r>
                        <w:rPr>
                          <w:rFonts w:hint="eastAsia"/>
                          <w:b/>
                          <w:sz w:val="40"/>
                          <w:szCs w:val="40"/>
                          <w:lang w:eastAsia="ko-KR"/>
                        </w:rPr>
                        <w:t>E</w:t>
                      </w:r>
                    </w:p>
                    <w:p w14:paraId="44F90AB2" w14:textId="77777777" w:rsidR="00A51F4A" w:rsidRDefault="00A51F4A" w:rsidP="00024239"/>
                  </w:txbxContent>
                </v:textbox>
              </v:shape>
              <v:shape id="_x0000_s1706" type="#_x0000_t32" style="position:absolute;left:7698;top:13605;width:2900;height:1;flip:x" o:connectortype="straight">
                <v:stroke startarrow="block" endarrow="block"/>
              </v:shape>
              <v:shape id="_x0000_s1707" type="#_x0000_t202" style="position:absolute;left:8529;top:11807;width:851;height:396" stroked="f">
                <v:textbox style="mso-next-textbox:#_x0000_s1707">
                  <w:txbxContent>
                    <w:p w14:paraId="4DD52AD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08" type="#_x0000_t202" style="position:absolute;left:8534;top:13950;width:851;height:403" stroked="f">
                <v:textbox style="mso-next-textbox:#_x0000_s1708">
                  <w:txbxContent>
                    <w:p w14:paraId="176931B7"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09" type="#_x0000_t32" style="position:absolute;left:7557;top:12067;width:0;height:1447" o:connectortype="straight">
                <v:stroke startarrow="block" endarrow="block"/>
              </v:shape>
              <v:shape id="_x0000_s1710" type="#_x0000_t202" style="position:absolute;left:6477;top:12710;width:997;height:383">
                <v:textbox style="mso-next-textbox:#_x0000_s1710">
                  <w:txbxContent>
                    <w:p w14:paraId="0B5EF3EC" w14:textId="77777777" w:rsidR="00A51F4A" w:rsidRPr="00CF6943" w:rsidRDefault="00A51F4A" w:rsidP="00024239">
                      <w:pPr>
                        <w:jc w:val="center"/>
                        <w:rPr>
                          <w:rFonts w:cs="Arial"/>
                          <w:b/>
                          <w:sz w:val="20"/>
                        </w:rPr>
                      </w:pPr>
                      <w:r>
                        <w:rPr>
                          <w:rFonts w:cs="Arial" w:hint="eastAsia"/>
                          <w:b/>
                          <w:sz w:val="20"/>
                          <w:lang w:eastAsia="ko-KR"/>
                        </w:rPr>
                        <w:t>90</w:t>
                      </w:r>
                      <w:r>
                        <w:rPr>
                          <w:rFonts w:cs="Arial"/>
                          <w:b/>
                          <w:sz w:val="20"/>
                        </w:rPr>
                        <w:t>0</w:t>
                      </w:r>
                      <w:r w:rsidRPr="00CF6943">
                        <w:rPr>
                          <w:rFonts w:cs="Arial"/>
                          <w:b/>
                          <w:sz w:val="20"/>
                        </w:rPr>
                        <w:t xml:space="preserve"> m</w:t>
                      </w:r>
                    </w:p>
                    <w:p w14:paraId="54C06B04" w14:textId="77777777" w:rsidR="00A51F4A" w:rsidRPr="00E52BD8" w:rsidRDefault="00A51F4A" w:rsidP="00024239"/>
                  </w:txbxContent>
                </v:textbox>
              </v:shape>
              <v:shape id="_x0000_s1711" type="#_x0000_t202" style="position:absolute;left:8500;top:13680;width:999;height:358">
                <v:textbox style="mso-next-textbox:#_x0000_s1711">
                  <w:txbxContent>
                    <w:p w14:paraId="5F4D7FD4"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3B2DC78D" w14:textId="77777777" w:rsidR="00A51F4A" w:rsidRPr="00E52BD8" w:rsidRDefault="00A51F4A" w:rsidP="00024239"/>
                  </w:txbxContent>
                </v:textbox>
              </v:shape>
              <v:shape id="_x0000_s1712" type="#_x0000_t202" style="position:absolute;left:7705;top:12088;width:2893;height:1371" fillcolor="#c6d9f1">
                <v:textbox style="mso-next-textbox:#_x0000_s1712">
                  <w:txbxContent>
                    <w:p w14:paraId="3B2CE084" w14:textId="77777777" w:rsidR="00A51F4A" w:rsidRDefault="00A51F4A" w:rsidP="00024239"/>
                    <w:p w14:paraId="43ADEC4A" w14:textId="77777777" w:rsidR="00A51F4A" w:rsidRDefault="00A51F4A" w:rsidP="00024239"/>
                  </w:txbxContent>
                </v:textbox>
              </v:shape>
              <v:shape id="_x0000_s1713" type="#_x0000_t123" style="position:absolute;left:7615;top:13293;width:222;height:228" fillcolor="yellow" strokeweight="1.5pt"/>
              <v:shape id="_x0000_s1714" type="#_x0000_t123" style="position:absolute;left:10442;top:12008;width:222;height:228" fillcolor="yellow" strokeweight="1.5pt"/>
              <v:shape id="_x0000_s1715" type="#_x0000_t123" style="position:absolute;left:7642;top:11975;width:222;height:228" fillcolor="yellow" strokeweight="1.5pt"/>
              <v:shape id="_x0000_s1716" type="#_x0000_t123" style="position:absolute;left:10442;top:13293;width:222;height:228" fillcolor="yellow" strokeweight="1.5pt"/>
            </v:group>
            <v:group id="_x0000_s1717" style="position:absolute;left:6331;top:9000;width:4584;height:2634" coordorigin="6331,9000" coordsize="4584,2634">
              <v:shape id="_x0000_s1718" type="#_x0000_t202" style="position:absolute;left:6331;top:9000;width:4584;height:2634" filled="f" strokeweight="2pt">
                <v:textbox>
                  <w:txbxContent>
                    <w:p w14:paraId="1D4B1DA5" w14:textId="77777777" w:rsidR="00A51F4A" w:rsidRPr="00755CB4" w:rsidRDefault="00A51F4A" w:rsidP="00024239">
                      <w:pPr>
                        <w:rPr>
                          <w:b/>
                          <w:sz w:val="40"/>
                          <w:szCs w:val="40"/>
                          <w:lang w:eastAsia="ko-KR"/>
                        </w:rPr>
                      </w:pPr>
                      <w:r>
                        <w:rPr>
                          <w:rFonts w:hint="eastAsia"/>
                          <w:b/>
                          <w:sz w:val="40"/>
                          <w:szCs w:val="40"/>
                          <w:lang w:eastAsia="ko-KR"/>
                        </w:rPr>
                        <w:t>D</w:t>
                      </w:r>
                    </w:p>
                    <w:p w14:paraId="65BCF25F" w14:textId="77777777" w:rsidR="00A51F4A" w:rsidRDefault="00A51F4A" w:rsidP="00024239"/>
                  </w:txbxContent>
                </v:textbox>
              </v:shape>
              <v:shape id="_x0000_s1719" type="#_x0000_t32" style="position:absolute;left:7708;top:10830;width:2908;height:0;flip:x" o:connectortype="straight">
                <v:stroke startarrow="block" endarrow="block"/>
              </v:shape>
              <v:shape id="_x0000_s1720" type="#_x0000_t202" style="position:absolute;left:8653;top:9044;width:926;height:398" stroked="f">
                <v:textbox>
                  <w:txbxContent>
                    <w:p w14:paraId="6A8C2816"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21" type="#_x0000_t202" style="position:absolute;left:8677;top:11144;width:926;height:403" stroked="f">
                <v:textbox>
                  <w:txbxContent>
                    <w:p w14:paraId="50354960"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22" type="#_x0000_t32" style="position:absolute;left:7576;top:9381;width:0;height:1304" o:connectortype="straight">
                <v:stroke startarrow="block" endarrow="block"/>
              </v:shape>
              <v:shape id="_x0000_s1723" type="#_x0000_t202" style="position:absolute;left:6400;top:9945;width:1087;height:377">
                <v:textbox style="mso-next-textbox:#_x0000_s1723">
                  <w:txbxContent>
                    <w:p w14:paraId="4956BCA2"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F8F5EC2" w14:textId="77777777" w:rsidR="00A51F4A" w:rsidRPr="00E52BD8" w:rsidRDefault="00A51F4A" w:rsidP="00024239"/>
                  </w:txbxContent>
                </v:textbox>
              </v:shape>
              <v:shape id="_x0000_s1724" type="#_x0000_t202" style="position:absolute;left:8623;top:10881;width:1087;height:377">
                <v:textbox style="mso-next-textbox:#_x0000_s1724">
                  <w:txbxContent>
                    <w:p w14:paraId="6E95A12E"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D555D57" w14:textId="77777777" w:rsidR="00A51F4A" w:rsidRPr="00E52BD8" w:rsidRDefault="00A51F4A" w:rsidP="00024239"/>
                  </w:txbxContent>
                </v:textbox>
              </v:shape>
              <v:shape id="_x0000_s1725" type="#_x0000_t202" style="position:absolute;left:7727;top:9408;width:2909;height:1277" fillcolor="#c6d9f1">
                <v:textbox style="mso-next-textbox:#_x0000_s1725">
                  <w:txbxContent>
                    <w:p w14:paraId="1FFCB417" w14:textId="77777777" w:rsidR="00A51F4A" w:rsidRDefault="00A51F4A" w:rsidP="00024239"/>
                    <w:p w14:paraId="3C958C74" w14:textId="77777777" w:rsidR="00A51F4A" w:rsidRDefault="00A51F4A" w:rsidP="00024239"/>
                  </w:txbxContent>
                </v:textbox>
              </v:shape>
              <v:shape id="_x0000_s1726" type="#_x0000_t123" style="position:absolute;left:7662;top:10574;width:222;height:228" fillcolor="yellow" strokeweight="1.5pt"/>
              <v:shape id="_x0000_s1727" type="#_x0000_t123" style="position:absolute;left:10489;top:9289;width:222;height:228" fillcolor="yellow" strokeweight="1.5pt"/>
              <v:shape id="_x0000_s1728" type="#_x0000_t120" style="position:absolute;left:10486;top:10574;width:213;height:228" fillcolor="yellow" strokeweight="1.5pt"/>
              <v:shape id="_x0000_s1729" type="#_x0000_t120" style="position:absolute;left:7661;top:9289;width:213;height:228" fillcolor="yellow" strokeweight="1.5pt"/>
            </v:group>
            <v:group id="_x0000_s1730" style="position:absolute;left:2950;top:9191;width:3248;height:5242" coordorigin="2950,9191" coordsize="3248,5242">
              <v:shape id="_x0000_s1731" type="#_x0000_t202" style="position:absolute;left:2950;top:9191;width:3248;height:5242" filled="f" strokeweight="2pt">
                <v:textbox style="mso-next-textbox:#_x0000_s1731">
                  <w:txbxContent>
                    <w:p w14:paraId="608B8049" w14:textId="77777777" w:rsidR="00A51F4A" w:rsidRDefault="00A51F4A" w:rsidP="00024239">
                      <w:pPr>
                        <w:rPr>
                          <w:b/>
                          <w:sz w:val="40"/>
                          <w:szCs w:val="40"/>
                          <w:lang w:eastAsia="ko-KR"/>
                        </w:rPr>
                      </w:pPr>
                      <w:r>
                        <w:rPr>
                          <w:rFonts w:hint="eastAsia"/>
                          <w:b/>
                          <w:sz w:val="40"/>
                          <w:szCs w:val="40"/>
                          <w:lang w:eastAsia="ko-KR"/>
                        </w:rPr>
                        <w:t>C</w:t>
                      </w:r>
                    </w:p>
                    <w:p w14:paraId="62C54BDB" w14:textId="77777777" w:rsidR="00A51F4A" w:rsidRDefault="00A51F4A" w:rsidP="00024239">
                      <w:pPr>
                        <w:rPr>
                          <w:b/>
                          <w:sz w:val="40"/>
                          <w:szCs w:val="40"/>
                          <w:lang w:eastAsia="ko-KR"/>
                        </w:rPr>
                      </w:pPr>
                    </w:p>
                    <w:p w14:paraId="45FBFA82" w14:textId="77777777" w:rsidR="00A51F4A" w:rsidRDefault="00A51F4A" w:rsidP="00024239">
                      <w:pPr>
                        <w:rPr>
                          <w:b/>
                          <w:sz w:val="40"/>
                          <w:szCs w:val="40"/>
                          <w:lang w:eastAsia="ko-KR"/>
                        </w:rPr>
                      </w:pPr>
                    </w:p>
                    <w:p w14:paraId="6EC620EB" w14:textId="77777777" w:rsidR="00A51F4A" w:rsidRDefault="00A51F4A" w:rsidP="00024239">
                      <w:pPr>
                        <w:rPr>
                          <w:b/>
                          <w:sz w:val="40"/>
                          <w:szCs w:val="40"/>
                          <w:lang w:eastAsia="ko-KR"/>
                        </w:rPr>
                      </w:pPr>
                    </w:p>
                    <w:p w14:paraId="41E9D374" w14:textId="77777777" w:rsidR="00A51F4A" w:rsidRDefault="00A51F4A" w:rsidP="00024239">
                      <w:pPr>
                        <w:rPr>
                          <w:b/>
                          <w:sz w:val="40"/>
                          <w:szCs w:val="40"/>
                          <w:lang w:eastAsia="ko-KR"/>
                        </w:rPr>
                      </w:pPr>
                    </w:p>
                    <w:p w14:paraId="4261DB30" w14:textId="77777777" w:rsidR="00A51F4A" w:rsidRPr="00755CB4" w:rsidRDefault="00A51F4A" w:rsidP="00024239">
                      <w:pPr>
                        <w:rPr>
                          <w:b/>
                          <w:sz w:val="40"/>
                          <w:szCs w:val="40"/>
                          <w:lang w:eastAsia="ko-KR"/>
                        </w:rPr>
                      </w:pPr>
                    </w:p>
                    <w:p w14:paraId="3F22964E" w14:textId="77777777" w:rsidR="00A51F4A" w:rsidRDefault="00A51F4A" w:rsidP="00024239">
                      <w:pPr>
                        <w:rPr>
                          <w:lang w:eastAsia="ko-KR"/>
                        </w:rPr>
                      </w:pPr>
                    </w:p>
                  </w:txbxContent>
                </v:textbox>
              </v:shape>
              <v:group id="_x0000_s1732" style="position:absolute;left:3045;top:9306;width:3047;height:5105" coordorigin="2865,9231" coordsize="3047,5105">
                <v:shape id="_x0000_s1733" type="#_x0000_t202" style="position:absolute;left:4340;top:9231;width:1098;height:450" stroked="f">
                  <v:textbox style="mso-next-textbox:#_x0000_s1733">
                    <w:txbxContent>
                      <w:p w14:paraId="1D4B2D6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34" type="#_x0000_t202" style="position:absolute;left:4371;top:13821;width:1098;height:515" stroked="f">
                  <v:textbox>
                    <w:txbxContent>
                      <w:p w14:paraId="4CBA3D1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35" type="#_x0000_t32" style="position:absolute;left:3942;top:9643;width:1;height:3615" o:connectortype="straight">
                  <v:stroke startarrow="block" endarrow="block"/>
                </v:shape>
                <v:shape id="_x0000_s1736" type="#_x0000_t202" style="position:absolute;left:4425;top:13521;width:1159;height:429">
                  <v:textbox style="mso-next-textbox:#_x0000_s1736">
                    <w:txbxContent>
                      <w:p w14:paraId="332500F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DA3F14F" w14:textId="77777777" w:rsidR="00A51F4A" w:rsidRPr="00E52BD8" w:rsidRDefault="00A51F4A" w:rsidP="00024239"/>
                    </w:txbxContent>
                  </v:textbox>
                </v:shape>
                <v:shape id="_x0000_s1737" type="#_x0000_t32" style="position:absolute;left:4150;top:13434;width:1724;height:1;flip:x" o:connectortype="straight">
                  <v:stroke startarrow="block" endarrow="block"/>
                </v:shape>
                <v:shape id="_x0000_s1738" type="#_x0000_t202" style="position:absolute;left:2865;top:10978;width:991;height:436">
                  <v:textbox style="mso-next-textbox:#_x0000_s1738">
                    <w:txbxContent>
                      <w:p w14:paraId="46697C26"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7CC89A2" w14:textId="77777777" w:rsidR="00A51F4A" w:rsidRPr="00E52BD8" w:rsidRDefault="00A51F4A" w:rsidP="00024239"/>
                    </w:txbxContent>
                  </v:textbox>
                </v:shape>
                <v:shape id="_x0000_s1739" type="#_x0000_t202" style="position:absolute;left:4116;top:9643;width:1725;height:3615" fillcolor="#c6d9f1">
                  <v:textbox style="mso-next-textbox:#_x0000_s1739">
                    <w:txbxContent>
                      <w:p w14:paraId="211814DF" w14:textId="77777777" w:rsidR="00A51F4A" w:rsidRDefault="00A51F4A" w:rsidP="00024239"/>
                      <w:p w14:paraId="33E583E8" w14:textId="77777777" w:rsidR="00A51F4A" w:rsidRDefault="00A51F4A" w:rsidP="00024239"/>
                    </w:txbxContent>
                  </v:textbox>
                </v:shape>
                <v:shape id="_x0000_s1740" type="#_x0000_t123" style="position:absolute;left:5690;top:9549;width:222;height:228" fillcolor="yellow" strokeweight="1.5pt"/>
                <v:shape id="_x0000_s1741" type="#_x0000_t123" style="position:absolute;left:4000;top:13080;width:222;height:228" fillcolor="yellow" strokeweight="1.5pt"/>
                <v:shape id="_x0000_s1742" type="#_x0000_t120" style="position:absolute;left:4009;top:9549;width:213;height:228" fillcolor="yellow" strokeweight="1.5pt"/>
                <v:shape id="_x0000_s1743" type="#_x0000_t120" style="position:absolute;left:5699;top:13093;width:213;height:228" fillcolor="yellow" strokeweight="1.5pt"/>
              </v:group>
            </v:group>
          </v:group>
        </w:pict>
      </w:r>
      <w:r>
        <w:rPr>
          <w:noProof/>
          <w:lang w:val="sv-SE" w:eastAsia="sv-SE"/>
        </w:rPr>
        <w:pict w14:anchorId="49585879">
          <v:shape id="_x0000_s1634" type="#_x0000_t120" style="position:absolute;left:0;text-align:left;margin-left:814.65pt;margin-top:77.9pt;width:13.55pt;height:12.7pt;z-index:251668480" fillcolor="yellow" strokeweight="1.5pt"/>
        </w:pict>
      </w:r>
    </w:p>
    <w:p w14:paraId="7042ADD0" w14:textId="77777777" w:rsidR="00024239" w:rsidRDefault="00024239" w:rsidP="00024239">
      <w:pPr>
        <w:pStyle w:val="BodyText"/>
        <w:jc w:val="center"/>
      </w:pPr>
    </w:p>
    <w:p w14:paraId="4912EE70" w14:textId="77777777" w:rsidR="00024239" w:rsidRDefault="00024239" w:rsidP="00024239">
      <w:pPr>
        <w:pStyle w:val="BodyText"/>
        <w:jc w:val="center"/>
      </w:pPr>
    </w:p>
    <w:p w14:paraId="76520B7C" w14:textId="77777777" w:rsidR="00024239" w:rsidRDefault="00024239" w:rsidP="00024239">
      <w:pPr>
        <w:pStyle w:val="BodyText"/>
        <w:jc w:val="center"/>
        <w:rPr>
          <w:lang w:eastAsia="ko-KR"/>
        </w:rPr>
      </w:pPr>
    </w:p>
    <w:p w14:paraId="448F9B38" w14:textId="77777777" w:rsidR="00024239" w:rsidRDefault="00024239" w:rsidP="00024239">
      <w:pPr>
        <w:pStyle w:val="BodyText"/>
        <w:jc w:val="center"/>
        <w:rPr>
          <w:lang w:eastAsia="ko-KR"/>
        </w:rPr>
      </w:pPr>
    </w:p>
    <w:p w14:paraId="544280E5" w14:textId="77777777" w:rsidR="00024239" w:rsidRDefault="00024239" w:rsidP="00024239">
      <w:pPr>
        <w:pStyle w:val="BodyText"/>
        <w:jc w:val="center"/>
        <w:rPr>
          <w:lang w:eastAsia="ko-KR"/>
        </w:rPr>
      </w:pPr>
    </w:p>
    <w:p w14:paraId="1657AAF5" w14:textId="77777777" w:rsidR="00024239" w:rsidRDefault="00024239" w:rsidP="00024239">
      <w:pPr>
        <w:pStyle w:val="BodyText"/>
        <w:jc w:val="center"/>
        <w:rPr>
          <w:lang w:eastAsia="ko-KR"/>
        </w:rPr>
      </w:pPr>
    </w:p>
    <w:p w14:paraId="3C4643B5" w14:textId="77777777" w:rsidR="00024239" w:rsidRDefault="00024239" w:rsidP="00024239">
      <w:pPr>
        <w:pStyle w:val="BodyText"/>
        <w:jc w:val="center"/>
        <w:rPr>
          <w:lang w:eastAsia="ko-KR"/>
        </w:rPr>
      </w:pPr>
    </w:p>
    <w:p w14:paraId="6EA05443" w14:textId="77777777" w:rsidR="00024239" w:rsidRDefault="00024239" w:rsidP="00024239">
      <w:pPr>
        <w:pStyle w:val="BodyText"/>
        <w:jc w:val="center"/>
        <w:rPr>
          <w:lang w:eastAsia="ko-KR"/>
        </w:rPr>
      </w:pPr>
    </w:p>
    <w:p w14:paraId="17CD828E" w14:textId="77777777" w:rsidR="00024239" w:rsidRDefault="00024239" w:rsidP="00024239">
      <w:pPr>
        <w:pStyle w:val="BodyText"/>
        <w:jc w:val="center"/>
        <w:rPr>
          <w:lang w:eastAsia="ko-KR"/>
        </w:rPr>
      </w:pPr>
    </w:p>
    <w:p w14:paraId="421650EF" w14:textId="77777777" w:rsidR="00024239" w:rsidRDefault="00024239" w:rsidP="00024239">
      <w:pPr>
        <w:pStyle w:val="BodyText"/>
        <w:jc w:val="center"/>
        <w:rPr>
          <w:lang w:eastAsia="ko-KR"/>
        </w:rPr>
      </w:pPr>
    </w:p>
    <w:p w14:paraId="6D2BC85F" w14:textId="77777777" w:rsidR="00024239" w:rsidRDefault="00024239" w:rsidP="00024239">
      <w:pPr>
        <w:pStyle w:val="BodyText"/>
        <w:jc w:val="center"/>
        <w:rPr>
          <w:lang w:eastAsia="ko-KR"/>
        </w:rPr>
      </w:pPr>
    </w:p>
    <w:p w14:paraId="43B2E5C3" w14:textId="77777777" w:rsidR="00024239" w:rsidRDefault="00024239" w:rsidP="00024239">
      <w:pPr>
        <w:pStyle w:val="BodyText"/>
        <w:jc w:val="center"/>
        <w:rPr>
          <w:lang w:eastAsia="ko-KR"/>
        </w:rPr>
      </w:pPr>
    </w:p>
    <w:p w14:paraId="4125506B" w14:textId="77777777" w:rsidR="003B44B2" w:rsidRDefault="003B44B2"/>
    <w:p w14:paraId="4F8AE5E6" w14:textId="77777777" w:rsidR="004768B5" w:rsidRDefault="004768B5" w:rsidP="004768B5"/>
    <w:p w14:paraId="1EA277E8" w14:textId="77777777" w:rsidR="00024239" w:rsidRDefault="00024239" w:rsidP="004768B5"/>
    <w:p w14:paraId="59DEC078" w14:textId="77777777" w:rsidR="00024239" w:rsidRDefault="00024239" w:rsidP="004768B5"/>
    <w:p w14:paraId="518A967B" w14:textId="77777777" w:rsidR="00024239" w:rsidRDefault="00024239" w:rsidP="004768B5"/>
    <w:p w14:paraId="4CBBD32F" w14:textId="77777777" w:rsidR="00024239" w:rsidRDefault="00024239" w:rsidP="004768B5"/>
    <w:p w14:paraId="5CA19E7E" w14:textId="77777777" w:rsidR="00024239" w:rsidRDefault="00024239" w:rsidP="004768B5"/>
    <w:p w14:paraId="3F4A419B" w14:textId="77777777" w:rsidR="00024239" w:rsidRDefault="00024239" w:rsidP="004768B5"/>
    <w:p w14:paraId="1EC3BE7D" w14:textId="77777777" w:rsidR="00024239" w:rsidRDefault="00024239" w:rsidP="004768B5"/>
    <w:p w14:paraId="566F7975" w14:textId="77777777" w:rsidR="00024239" w:rsidRDefault="00024239" w:rsidP="004768B5"/>
    <w:p w14:paraId="0D935240" w14:textId="77777777" w:rsidR="00024239" w:rsidRDefault="00024239" w:rsidP="004768B5"/>
    <w:p w14:paraId="67C7256F" w14:textId="77777777" w:rsidR="00024239" w:rsidRDefault="00024239" w:rsidP="004768B5"/>
    <w:p w14:paraId="5DF3F867" w14:textId="77777777" w:rsidR="00024239" w:rsidRDefault="00024239" w:rsidP="004768B5"/>
    <w:p w14:paraId="738D6287" w14:textId="77777777" w:rsidR="00024239" w:rsidRDefault="00024239" w:rsidP="004768B5"/>
    <w:p w14:paraId="1209D074" w14:textId="77777777" w:rsidR="00024239" w:rsidRDefault="00024239" w:rsidP="004768B5"/>
    <w:p w14:paraId="1D8EABEA" w14:textId="77777777" w:rsidR="00024239" w:rsidRDefault="00024239" w:rsidP="004768B5"/>
    <w:p w14:paraId="0565E536" w14:textId="77777777" w:rsidR="00024239" w:rsidRDefault="00D245C0" w:rsidP="004768B5">
      <w:r>
        <w:rPr>
          <w:noProof/>
          <w:lang w:val="nl-NL" w:eastAsia="nl-NL"/>
        </w:rPr>
        <w:lastRenderedPageBreak/>
        <w:drawing>
          <wp:inline distT="0" distB="0" distL="0" distR="0" wp14:anchorId="5D46FB96" wp14:editId="072E9D56">
            <wp:extent cx="4991100" cy="4143375"/>
            <wp:effectExtent l="19050" t="0" r="0" b="0"/>
            <wp:docPr id="8" name="Picture 8" descr="cid:image001.png@01CE41A2.4B680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CE41A2.4B680A20"/>
                    <pic:cNvPicPr>
                      <a:picLocks noChangeAspect="1" noChangeArrowheads="1"/>
                    </pic:cNvPicPr>
                  </pic:nvPicPr>
                  <pic:blipFill>
                    <a:blip r:embed="rId24" r:link="rId25" cstate="print"/>
                    <a:srcRect/>
                    <a:stretch>
                      <a:fillRect/>
                    </a:stretch>
                  </pic:blipFill>
                  <pic:spPr bwMode="auto">
                    <a:xfrm>
                      <a:off x="0" y="0"/>
                      <a:ext cx="4991100" cy="4143375"/>
                    </a:xfrm>
                    <a:prstGeom prst="rect">
                      <a:avLst/>
                    </a:prstGeom>
                    <a:noFill/>
                    <a:ln w="9525">
                      <a:noFill/>
                      <a:miter lim="800000"/>
                      <a:headEnd/>
                      <a:tailEnd/>
                    </a:ln>
                  </pic:spPr>
                </pic:pic>
              </a:graphicData>
            </a:graphic>
          </wp:inline>
        </w:drawing>
      </w:r>
    </w:p>
    <w:p w14:paraId="3116FABF" w14:textId="77777777" w:rsidR="00024239" w:rsidRDefault="00024239" w:rsidP="004768B5"/>
    <w:p w14:paraId="599E38B8" w14:textId="77777777" w:rsidR="00024239" w:rsidRDefault="00024239" w:rsidP="004768B5"/>
    <w:p w14:paraId="25F2C1B0" w14:textId="77777777" w:rsidR="00024239" w:rsidRDefault="00024239" w:rsidP="004768B5"/>
    <w:p w14:paraId="6CFD446B" w14:textId="77777777" w:rsidR="00D87F24" w:rsidRDefault="006B61FC" w:rsidP="00D87F24">
      <w:pPr>
        <w:pStyle w:val="BodyText"/>
        <w:jc w:val="center"/>
        <w:rPr>
          <w:lang w:eastAsia="ko-KR"/>
        </w:rPr>
      </w:pPr>
      <w:r>
        <w:rPr>
          <w:noProof/>
          <w:lang w:val="en-US" w:eastAsia="ko-KR"/>
        </w:rPr>
        <w:pict w14:anchorId="225698AD">
          <v:group id="_x0000_s1745" style="position:absolute;left:0;text-align:left;margin-left:-4.65pt;margin-top:20.05pt;width:385.9pt;height:311.4pt;z-index:251682816" coordorigin="2295,2834" coordsize="7718,6228">
            <v:group id="_x0000_s1746" style="position:absolute;left:2295;top:2834;width:3673;height:2957" coordorigin="2295,2834" coordsize="3673,2957">
              <v:shape id="_x0000_s1747" type="#_x0000_t202" style="position:absolute;left:2295;top:2834;width:3673;height:2957" filled="f" strokeweight="2pt">
                <v:textbox style="mso-next-textbox:#_x0000_s1747">
                  <w:txbxContent>
                    <w:p w14:paraId="7994A540" w14:textId="77777777" w:rsidR="00A51F4A" w:rsidRPr="00755CB4" w:rsidRDefault="00A51F4A" w:rsidP="00D87F24">
                      <w:pPr>
                        <w:rPr>
                          <w:b/>
                          <w:sz w:val="40"/>
                          <w:szCs w:val="40"/>
                          <w:lang w:eastAsia="ko-KR"/>
                        </w:rPr>
                      </w:pPr>
                      <w:r>
                        <w:rPr>
                          <w:rFonts w:hint="eastAsia"/>
                          <w:b/>
                          <w:sz w:val="40"/>
                          <w:szCs w:val="40"/>
                          <w:lang w:eastAsia="ko-KR"/>
                        </w:rPr>
                        <w:t>F</w:t>
                      </w:r>
                    </w:p>
                    <w:p w14:paraId="56948A79" w14:textId="77777777" w:rsidR="00A51F4A" w:rsidRDefault="00A51F4A" w:rsidP="00D87F24"/>
                  </w:txbxContent>
                </v:textbox>
              </v:shape>
              <v:oval id="_x0000_s1748" style="position:absolute;left:4103;top:3341;width:1701;height:1701" fillcolor="#c6d9f1">
                <v:textbox style="mso-next-textbox:#_x0000_s1748">
                  <w:txbxContent>
                    <w:p w14:paraId="2D303EBE" w14:textId="77777777" w:rsidR="00A51F4A" w:rsidRDefault="00A51F4A" w:rsidP="00D87F24">
                      <w:pPr>
                        <w:jc w:val="center"/>
                        <w:rPr>
                          <w:rFonts w:ascii="Malgun Gothic" w:hAnsi="Malgun Gothic" w:cs="Arial"/>
                          <w:b/>
                          <w:sz w:val="20"/>
                          <w:lang w:eastAsia="ko-KR"/>
                        </w:rPr>
                      </w:pPr>
                    </w:p>
                    <w:p w14:paraId="2EE3CF20" w14:textId="77777777" w:rsidR="00A51F4A" w:rsidRPr="00476050" w:rsidRDefault="00A51F4A" w:rsidP="00D87F24">
                      <w:pPr>
                        <w:jc w:val="center"/>
                        <w:rPr>
                          <w:rFonts w:cs="Arial"/>
                          <w:b/>
                          <w:sz w:val="20"/>
                          <w:lang w:eastAsia="ko-KR"/>
                        </w:rPr>
                      </w:pPr>
                      <w:r>
                        <w:rPr>
                          <w:rFonts w:ascii="Malgun Gothic" w:hAnsi="Malgun Gothic" w:cs="Arial" w:hint="eastAsia"/>
                          <w:b/>
                          <w:sz w:val="20"/>
                        </w:rPr>
                        <w:t>Ø</w:t>
                      </w:r>
                      <w:r>
                        <w:rPr>
                          <w:rFonts w:cs="Arial" w:hint="eastAsia"/>
                          <w:b/>
                          <w:sz w:val="20"/>
                          <w:lang w:eastAsia="ko-KR"/>
                        </w:rPr>
                        <w:t xml:space="preserve"> </w:t>
                      </w:r>
                      <w:r>
                        <w:rPr>
                          <w:rFonts w:cs="Arial"/>
                          <w:b/>
                          <w:sz w:val="20"/>
                        </w:rPr>
                        <w:t>5</w:t>
                      </w:r>
                      <w:r>
                        <w:rPr>
                          <w:rFonts w:cs="Arial" w:hint="eastAsia"/>
                          <w:b/>
                          <w:sz w:val="20"/>
                          <w:lang w:eastAsia="ko-KR"/>
                        </w:rPr>
                        <w:t>0</w:t>
                      </w:r>
                      <w:r>
                        <w:rPr>
                          <w:rFonts w:cs="Arial"/>
                          <w:b/>
                          <w:sz w:val="20"/>
                        </w:rPr>
                        <w:t>0 m</w:t>
                      </w:r>
                    </w:p>
                  </w:txbxContent>
                </v:textbox>
              </v:oval>
              <v:shape id="_x0000_s1749" type="#_x0000_t202" style="position:absolute;left:4335;top:5240;width:1272;height:410">
                <v:textbox style="mso-next-textbox:#_x0000_s1749">
                  <w:txbxContent>
                    <w:p w14:paraId="7BF6359B" w14:textId="77777777" w:rsidR="00A51F4A" w:rsidRPr="00CF6943" w:rsidRDefault="00A51F4A" w:rsidP="00D87F24">
                      <w:pPr>
                        <w:jc w:val="center"/>
                        <w:rPr>
                          <w:rFonts w:cs="Arial"/>
                          <w:b/>
                          <w:sz w:val="20"/>
                        </w:rPr>
                      </w:pPr>
                      <w:r>
                        <w:rPr>
                          <w:rFonts w:cs="Arial" w:hint="eastAsia"/>
                          <w:b/>
                          <w:sz w:val="20"/>
                          <w:lang w:eastAsia="ko-KR"/>
                        </w:rPr>
                        <w:t>100</w:t>
                      </w:r>
                      <w:r>
                        <w:rPr>
                          <w:rFonts w:cs="Arial"/>
                          <w:b/>
                          <w:sz w:val="20"/>
                        </w:rPr>
                        <w:t>0</w:t>
                      </w:r>
                      <w:r w:rsidRPr="00CF6943">
                        <w:rPr>
                          <w:rFonts w:cs="Arial"/>
                          <w:b/>
                          <w:sz w:val="20"/>
                        </w:rPr>
                        <w:t xml:space="preserve"> m</w:t>
                      </w:r>
                    </w:p>
                  </w:txbxContent>
                </v:textbox>
              </v:shape>
              <v:shape id="_x0000_s1750" type="#_x0000_t32" style="position:absolute;left:3934;top:3341;width:1;height:1701" o:connectortype="straight">
                <v:stroke startarrow="block" endarrow="block"/>
              </v:shape>
              <v:shape id="_x0000_s1751" type="#_x0000_t202" style="position:absolute;left:2544;top:4057;width:1272;height:410">
                <v:textbox style="mso-next-textbox:#_x0000_s1751">
                  <w:txbxContent>
                    <w:p w14:paraId="790EC819" w14:textId="77777777" w:rsidR="00A51F4A" w:rsidRPr="00CF6943" w:rsidRDefault="00A51F4A" w:rsidP="00D87F24">
                      <w:pPr>
                        <w:jc w:val="center"/>
                        <w:rPr>
                          <w:rFonts w:cs="Arial"/>
                          <w:b/>
                          <w:sz w:val="20"/>
                        </w:rPr>
                      </w:pPr>
                      <w:r>
                        <w:rPr>
                          <w:rFonts w:cs="Arial" w:hint="eastAsia"/>
                          <w:b/>
                          <w:sz w:val="20"/>
                          <w:lang w:eastAsia="ko-KR"/>
                        </w:rPr>
                        <w:t>100</w:t>
                      </w:r>
                      <w:r>
                        <w:rPr>
                          <w:rFonts w:cs="Arial"/>
                          <w:b/>
                          <w:sz w:val="20"/>
                        </w:rPr>
                        <w:t>0</w:t>
                      </w:r>
                      <w:r w:rsidRPr="00CF6943">
                        <w:rPr>
                          <w:rFonts w:cs="Arial"/>
                          <w:b/>
                          <w:sz w:val="20"/>
                        </w:rPr>
                        <w:t xml:space="preserve"> m</w:t>
                      </w:r>
                    </w:p>
                    <w:p w14:paraId="471F5587" w14:textId="77777777" w:rsidR="00A51F4A" w:rsidRPr="00E52BD8" w:rsidRDefault="00A51F4A" w:rsidP="00D87F24"/>
                  </w:txbxContent>
                </v:textbox>
              </v:shape>
              <v:shape id="_x0000_s1752" type="#_x0000_t32" style="position:absolute;left:4133;top:5142;width:1701;height:0;flip:x" o:connectortype="straight">
                <v:stroke startarrow="block" endarrow="block"/>
              </v:shape>
              <v:shape id="_x0000_s1753" type="#_x0000_t123" style="position:absolute;left:4832;top:3986;width:258;height:230" fillcolor="yellow" strokeweight="1.5pt"/>
            </v:group>
            <v:group id="_x0000_s1754" style="position:absolute;left:6172;top:5988;width:3841;height:3074" coordorigin="6431,5995" coordsize="4032,3197">
              <v:shape id="_x0000_s1755" type="#_x0000_t202" style="position:absolute;left:6431;top:5995;width:4032;height:3197" filled="f" strokeweight="2pt">
                <v:textbox style="mso-next-textbox:#_x0000_s1755">
                  <w:txbxContent>
                    <w:p w14:paraId="420A41D8" w14:textId="77777777" w:rsidR="00A51F4A" w:rsidRPr="00755CB4" w:rsidRDefault="00A51F4A" w:rsidP="00D87F24">
                      <w:pPr>
                        <w:rPr>
                          <w:b/>
                          <w:sz w:val="40"/>
                          <w:szCs w:val="40"/>
                          <w:lang w:eastAsia="ko-KR"/>
                        </w:rPr>
                      </w:pPr>
                      <w:r>
                        <w:rPr>
                          <w:rFonts w:hint="eastAsia"/>
                          <w:b/>
                          <w:sz w:val="40"/>
                          <w:szCs w:val="40"/>
                          <w:lang w:eastAsia="ko-KR"/>
                        </w:rPr>
                        <w:t>I</w:t>
                      </w:r>
                    </w:p>
                    <w:p w14:paraId="1E8CDBC1" w14:textId="77777777" w:rsidR="00A51F4A" w:rsidRDefault="00A51F4A" w:rsidP="00D87F24"/>
                  </w:txbxContent>
                </v:textbox>
              </v:shape>
              <v:shape id="_x0000_s1756" type="#_x0000_t202" style="position:absolute;left:8634;top:8687;width:1188;height:375">
                <v:textbox style="mso-next-textbox:#_x0000_s1756">
                  <w:txbxContent>
                    <w:p w14:paraId="087BED80"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txbxContent>
                </v:textbox>
              </v:shape>
              <v:shape id="_x0000_s1757" type="#_x0000_t32" style="position:absolute;left:7933;top:6331;width:1;height:2076" o:connectortype="straight">
                <v:stroke startarrow="block" endarrow="block"/>
              </v:shape>
              <v:shape id="_x0000_s1758" type="#_x0000_t202" style="position:absolute;left:6603;top:7226;width:1188;height:376">
                <v:textbox style="mso-next-textbox:#_x0000_s1758">
                  <w:txbxContent>
                    <w:p w14:paraId="2E8996EE"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p w14:paraId="6F6FED18" w14:textId="77777777" w:rsidR="00A51F4A" w:rsidRPr="00E52BD8" w:rsidRDefault="00A51F4A" w:rsidP="00D87F24"/>
                  </w:txbxContent>
                </v:textbox>
              </v:shape>
              <v:shape id="_x0000_s1759" type="#_x0000_t32" style="position:absolute;left:8189;top:8589;width:2118;height:0;flip:x" o:connectortype="straight">
                <v:stroke startarrow="block" endarrow="block"/>
              </v:shape>
              <v:oval id="_x0000_s1760" style="position:absolute;left:8135;top:6331;width:2118;height:2076" fillcolor="#c6d9f1">
                <v:textbox style="mso-next-textbox:#_x0000_s1760">
                  <w:txbxContent>
                    <w:p w14:paraId="57152559" w14:textId="77777777" w:rsidR="00A51F4A" w:rsidRDefault="00A51F4A" w:rsidP="00D87F24">
                      <w:pPr>
                        <w:jc w:val="center"/>
                        <w:rPr>
                          <w:rFonts w:ascii="Malgun Gothic" w:hAnsi="Malgun Gothic" w:cs="Arial"/>
                          <w:b/>
                          <w:sz w:val="20"/>
                          <w:lang w:eastAsia="ko-KR"/>
                        </w:rPr>
                      </w:pPr>
                    </w:p>
                    <w:p w14:paraId="6146A597" w14:textId="77777777" w:rsidR="00A51F4A" w:rsidRPr="007964F6" w:rsidRDefault="00A51F4A" w:rsidP="00D87F24">
                      <w:pPr>
                        <w:jc w:val="center"/>
                        <w:rPr>
                          <w:rFonts w:cs="Arial"/>
                          <w:b/>
                          <w:sz w:val="20"/>
                          <w:lang w:eastAsia="ko-KR"/>
                        </w:rPr>
                      </w:pPr>
                      <w:r>
                        <w:rPr>
                          <w:rFonts w:ascii="Malgun Gothic" w:hAnsi="Malgun Gothic" w:cs="Arial" w:hint="eastAsia"/>
                          <w:b/>
                          <w:sz w:val="20"/>
                        </w:rPr>
                        <w:t>≥</w:t>
                      </w:r>
                      <w:r>
                        <w:rPr>
                          <w:rFonts w:ascii="Malgun Gothic" w:hAnsi="Malgun Gothic" w:cs="Arial" w:hint="eastAsia"/>
                          <w:b/>
                          <w:sz w:val="20"/>
                          <w:lang w:eastAsia="ko-KR"/>
                        </w:rPr>
                        <w:t xml:space="preserve"> </w:t>
                      </w:r>
                      <w:r>
                        <w:rPr>
                          <w:rFonts w:ascii="Malgun Gothic" w:hAnsi="Malgun Gothic" w:cs="Arial" w:hint="eastAsia"/>
                          <w:b/>
                          <w:sz w:val="20"/>
                        </w:rPr>
                        <w:t>Ø</w:t>
                      </w:r>
                      <w:r>
                        <w:rPr>
                          <w:rFonts w:cs="Arial" w:hint="eastAsia"/>
                          <w:b/>
                          <w:sz w:val="20"/>
                          <w:lang w:eastAsia="ko-KR"/>
                        </w:rPr>
                        <w:t xml:space="preserve"> 200</w:t>
                      </w:r>
                      <w:r>
                        <w:rPr>
                          <w:rFonts w:cs="Arial"/>
                          <w:b/>
                          <w:sz w:val="20"/>
                        </w:rPr>
                        <w:t>0 m</w:t>
                      </w:r>
                    </w:p>
                  </w:txbxContent>
                </v:textbox>
              </v:oval>
              <v:shape id="_x0000_s1761" type="#_x0000_t123" style="position:absolute;left:8109;top:6762;width:250;height:233" fillcolor="yellow" strokeweight="1.5pt"/>
              <v:shape id="_x0000_s1762" type="#_x0000_t123" style="position:absolute;left:9125;top:8272;width:250;height:232" fillcolor="yellow" strokeweight="1.5pt"/>
              <v:shape id="_x0000_s1763" type="#_x0000_t123" style="position:absolute;left:10003;top:6762;width:250;height:233" fillcolor="yellow" strokeweight="1.5pt"/>
              <v:shape id="_x0000_s1764" type="#_x0000_t120" style="position:absolute;left:9052;top:6228;width:240;height:232" fillcolor="yellow" strokeweight="1.5pt"/>
              <v:shape id="_x0000_s1765" type="#_x0000_t120" style="position:absolute;left:8189;top:7833;width:240;height:233" fillcolor="yellow" strokeweight="1.5pt"/>
              <v:shape id="_x0000_s1766" type="#_x0000_t120" style="position:absolute;left:9987;top:7735;width:240;height:233" fillcolor="yellow" strokeweight="1.5pt"/>
            </v:group>
            <v:group id="_x0000_s1767" style="position:absolute;left:6172;top:2834;width:3831;height:2957" coordorigin="6551,2834" coordsize="3831,2957">
              <v:shape id="_x0000_s1768" type="#_x0000_t202" style="position:absolute;left:6551;top:2834;width:3831;height:2957" filled="f" strokeweight="2pt">
                <v:textbox style="mso-next-textbox:#_x0000_s1768">
                  <w:txbxContent>
                    <w:p w14:paraId="6154FBF8" w14:textId="77777777" w:rsidR="00A51F4A" w:rsidRPr="00755CB4" w:rsidRDefault="00A51F4A" w:rsidP="00D87F24">
                      <w:pPr>
                        <w:rPr>
                          <w:b/>
                          <w:sz w:val="40"/>
                          <w:szCs w:val="40"/>
                          <w:lang w:eastAsia="ko-KR"/>
                        </w:rPr>
                      </w:pPr>
                      <w:r>
                        <w:rPr>
                          <w:rFonts w:hint="eastAsia"/>
                          <w:b/>
                          <w:sz w:val="40"/>
                          <w:szCs w:val="40"/>
                          <w:lang w:eastAsia="ko-KR"/>
                        </w:rPr>
                        <w:t>G</w:t>
                      </w:r>
                    </w:p>
                    <w:p w14:paraId="14533D6D" w14:textId="77777777" w:rsidR="00A51F4A" w:rsidRDefault="00A51F4A" w:rsidP="00D87F24"/>
                  </w:txbxContent>
                </v:textbox>
              </v:shape>
              <v:shape id="_x0000_s1769" type="#_x0000_t202" style="position:absolute;left:8601;top:5307;width:1221;height:372">
                <v:textbox style="mso-next-textbox:#_x0000_s1769">
                  <w:txbxContent>
                    <w:p w14:paraId="3194E638" w14:textId="77777777" w:rsidR="00A51F4A" w:rsidRPr="00CF6943" w:rsidRDefault="00A51F4A" w:rsidP="00D87F24">
                      <w:pPr>
                        <w:jc w:val="center"/>
                        <w:rPr>
                          <w:rFonts w:cs="Arial"/>
                          <w:b/>
                          <w:sz w:val="20"/>
                        </w:rPr>
                      </w:pPr>
                      <w:r>
                        <w:rPr>
                          <w:rFonts w:cs="Arial" w:hint="eastAsia"/>
                          <w:b/>
                          <w:sz w:val="20"/>
                          <w:lang w:eastAsia="ko-KR"/>
                        </w:rPr>
                        <w:t>200</w:t>
                      </w:r>
                      <w:r>
                        <w:rPr>
                          <w:rFonts w:cs="Arial"/>
                          <w:b/>
                          <w:sz w:val="20"/>
                        </w:rPr>
                        <w:t>0</w:t>
                      </w:r>
                      <w:r w:rsidRPr="00CF6943">
                        <w:rPr>
                          <w:rFonts w:cs="Arial"/>
                          <w:b/>
                          <w:sz w:val="20"/>
                        </w:rPr>
                        <w:t xml:space="preserve"> m</w:t>
                      </w:r>
                    </w:p>
                  </w:txbxContent>
                </v:textbox>
              </v:shape>
              <v:shape id="_x0000_s1770" type="#_x0000_t32" style="position:absolute;left:7992;top:3086;width:1;height:2056" o:connectortype="straight">
                <v:stroke startarrow="block" endarrow="block"/>
              </v:shape>
              <v:shape id="_x0000_s1771" type="#_x0000_t202" style="position:absolute;left:6644;top:3917;width:1221;height:371">
                <v:textbox style="mso-next-textbox:#_x0000_s1771">
                  <w:txbxContent>
                    <w:p w14:paraId="0F14D47B" w14:textId="77777777" w:rsidR="00A51F4A" w:rsidRPr="00CF6943" w:rsidRDefault="00A51F4A" w:rsidP="00D87F24">
                      <w:pPr>
                        <w:jc w:val="center"/>
                        <w:rPr>
                          <w:rFonts w:cs="Arial"/>
                          <w:b/>
                          <w:sz w:val="20"/>
                        </w:rPr>
                      </w:pPr>
                      <w:r>
                        <w:rPr>
                          <w:rFonts w:cs="Arial" w:hint="eastAsia"/>
                          <w:b/>
                          <w:sz w:val="20"/>
                          <w:lang w:eastAsia="ko-KR"/>
                        </w:rPr>
                        <w:t>200</w:t>
                      </w:r>
                      <w:r>
                        <w:rPr>
                          <w:rFonts w:cs="Arial"/>
                          <w:b/>
                          <w:sz w:val="20"/>
                        </w:rPr>
                        <w:t>0</w:t>
                      </w:r>
                      <w:r w:rsidRPr="00CF6943">
                        <w:rPr>
                          <w:rFonts w:cs="Arial"/>
                          <w:b/>
                          <w:sz w:val="20"/>
                        </w:rPr>
                        <w:t xml:space="preserve"> m</w:t>
                      </w:r>
                    </w:p>
                    <w:p w14:paraId="2D28372B" w14:textId="77777777" w:rsidR="00A51F4A" w:rsidRPr="00E52BD8" w:rsidRDefault="00A51F4A" w:rsidP="00D87F24"/>
                  </w:txbxContent>
                </v:textbox>
              </v:shape>
              <v:shape id="_x0000_s1772" type="#_x0000_t32" style="position:absolute;left:8115;top:5194;width:2177;height:0;flip:x" o:connectortype="straight">
                <v:stroke startarrow="block" endarrow="block"/>
              </v:shape>
              <v:oval id="_x0000_s1773" style="position:absolute;left:8336;top:3154;width:1793;height:1798" fillcolor="#c6d9f1">
                <v:textbox style="mso-next-textbox:#_x0000_s1773">
                  <w:txbxContent>
                    <w:p w14:paraId="7C8DAD3E" w14:textId="77777777" w:rsidR="00A51F4A" w:rsidRDefault="00A51F4A" w:rsidP="00D87F24">
                      <w:pPr>
                        <w:jc w:val="center"/>
                        <w:rPr>
                          <w:rFonts w:ascii="Malgun Gothic" w:hAnsi="Malgun Gothic" w:cs="Arial"/>
                          <w:b/>
                          <w:sz w:val="20"/>
                          <w:lang w:eastAsia="ko-KR"/>
                        </w:rPr>
                      </w:pPr>
                    </w:p>
                    <w:p w14:paraId="623C206D" w14:textId="77777777" w:rsidR="00A51F4A" w:rsidRPr="00DD0515" w:rsidRDefault="00A51F4A" w:rsidP="00D87F24">
                      <w:pPr>
                        <w:rPr>
                          <w:rFonts w:cs="Arial"/>
                          <w:b/>
                          <w:sz w:val="18"/>
                          <w:szCs w:val="18"/>
                          <w:lang w:eastAsia="ko-KR"/>
                        </w:rPr>
                      </w:pPr>
                      <w:r w:rsidRPr="00DD0515">
                        <w:rPr>
                          <w:rFonts w:ascii="Malgun Gothic" w:hAnsi="Malgun Gothic" w:cs="Arial" w:hint="eastAsia"/>
                          <w:b/>
                          <w:sz w:val="18"/>
                          <w:szCs w:val="18"/>
                        </w:rPr>
                        <w:t>≤</w:t>
                      </w:r>
                      <w:r w:rsidRPr="00DD0515">
                        <w:rPr>
                          <w:rFonts w:ascii="Malgun Gothic" w:hAnsi="Malgun Gothic" w:cs="Arial" w:hint="eastAsia"/>
                          <w:b/>
                          <w:sz w:val="18"/>
                          <w:szCs w:val="18"/>
                          <w:lang w:eastAsia="ko-KR"/>
                        </w:rPr>
                        <w:t xml:space="preserve"> </w:t>
                      </w:r>
                      <w:r w:rsidRPr="00DD0515">
                        <w:rPr>
                          <w:rFonts w:ascii="Malgun Gothic" w:hAnsi="Malgun Gothic" w:cs="Arial" w:hint="eastAsia"/>
                          <w:b/>
                          <w:sz w:val="18"/>
                          <w:szCs w:val="18"/>
                        </w:rPr>
                        <w:t>Ø</w:t>
                      </w:r>
                      <w:r w:rsidRPr="00DD0515">
                        <w:rPr>
                          <w:rFonts w:cs="Arial" w:hint="eastAsia"/>
                          <w:b/>
                          <w:sz w:val="18"/>
                          <w:szCs w:val="18"/>
                          <w:lang w:eastAsia="ko-KR"/>
                        </w:rPr>
                        <w:t xml:space="preserve"> 100</w:t>
                      </w:r>
                      <w:r w:rsidRPr="00DD0515">
                        <w:rPr>
                          <w:rFonts w:cs="Arial"/>
                          <w:b/>
                          <w:sz w:val="18"/>
                          <w:szCs w:val="18"/>
                        </w:rPr>
                        <w:t>0</w:t>
                      </w:r>
                      <w:r w:rsidRPr="00DD0515">
                        <w:rPr>
                          <w:rFonts w:cs="Arial" w:hint="eastAsia"/>
                          <w:b/>
                          <w:sz w:val="18"/>
                          <w:szCs w:val="18"/>
                          <w:lang w:eastAsia="ko-KR"/>
                        </w:rPr>
                        <w:t xml:space="preserve"> m</w:t>
                      </w:r>
                    </w:p>
                  </w:txbxContent>
                </v:textbox>
              </v:oval>
              <v:shape id="_x0000_s1774" type="#_x0000_t123" style="position:absolute;left:9054;top:3053;width:258;height:230" fillcolor="yellow" strokeweight="1.5pt"/>
              <v:shape id="_x0000_s1775" type="#_x0000_t123" style="position:absolute;left:9128;top:4832;width:258;height:230" fillcolor="yellow" strokeweight="1.5pt"/>
              <v:shape id="_x0000_s1776" type="#_x0000_t120" style="position:absolute;left:9959;top:3917;width:247;height:230" fillcolor="yellow" strokeweight="1.5pt"/>
              <v:shape id="_x0000_s1777" type="#_x0000_t120" style="position:absolute;left:8196;top:3917;width:247;height:230" fillcolor="yellow" strokeweight="1.5pt"/>
            </v:group>
            <v:group id="_x0000_s1778" style="position:absolute;left:2295;top:5995;width:3673;height:3067" coordorigin="2295,5995" coordsize="3752,3067">
              <v:shape id="_x0000_s1779" type="#_x0000_t202" style="position:absolute;left:2295;top:5995;width:3752;height:3067" filled="f" strokeweight="2pt">
                <v:textbox style="mso-next-textbox:#_x0000_s1779">
                  <w:txbxContent>
                    <w:p w14:paraId="331B9898" w14:textId="77777777" w:rsidR="00A51F4A" w:rsidRPr="00755CB4" w:rsidRDefault="00A51F4A" w:rsidP="00D87F24">
                      <w:pPr>
                        <w:rPr>
                          <w:b/>
                          <w:sz w:val="40"/>
                          <w:szCs w:val="40"/>
                          <w:lang w:eastAsia="ko-KR"/>
                        </w:rPr>
                      </w:pPr>
                      <w:r>
                        <w:rPr>
                          <w:rFonts w:hint="eastAsia"/>
                          <w:b/>
                          <w:sz w:val="40"/>
                          <w:szCs w:val="40"/>
                          <w:lang w:eastAsia="ko-KR"/>
                        </w:rPr>
                        <w:t>H</w:t>
                      </w:r>
                    </w:p>
                    <w:p w14:paraId="44B9DF34" w14:textId="77777777" w:rsidR="00A51F4A" w:rsidRDefault="00A51F4A" w:rsidP="00D87F24"/>
                  </w:txbxContent>
                </v:textbox>
              </v:shape>
              <v:oval id="_x0000_s1780" style="position:absolute;left:3779;top:6232;width:2020;height:2064" fillcolor="#c6d9f1">
                <v:textbox style="mso-next-textbox:#_x0000_s1780">
                  <w:txbxContent>
                    <w:p w14:paraId="10BEF7B0" w14:textId="77777777" w:rsidR="00A51F4A" w:rsidRDefault="00A51F4A" w:rsidP="00D87F24">
                      <w:pPr>
                        <w:jc w:val="center"/>
                        <w:rPr>
                          <w:rFonts w:ascii="Malgun Gothic" w:hAnsi="Malgun Gothic" w:cs="Arial"/>
                          <w:b/>
                          <w:sz w:val="20"/>
                          <w:lang w:eastAsia="ko-KR"/>
                        </w:rPr>
                      </w:pPr>
                    </w:p>
                    <w:p w14:paraId="0930E186" w14:textId="77777777" w:rsidR="00A51F4A" w:rsidRPr="007964F6" w:rsidRDefault="00A51F4A" w:rsidP="00D87F24">
                      <w:pPr>
                        <w:jc w:val="center"/>
                        <w:rPr>
                          <w:rFonts w:cs="Arial"/>
                          <w:b/>
                          <w:sz w:val="20"/>
                          <w:lang w:eastAsia="ko-KR"/>
                        </w:rPr>
                      </w:pPr>
                      <w:r>
                        <w:rPr>
                          <w:rFonts w:ascii="Malgun Gothic" w:hAnsi="Malgun Gothic" w:cs="Arial" w:hint="eastAsia"/>
                          <w:b/>
                          <w:sz w:val="20"/>
                        </w:rPr>
                        <w:t>≤</w:t>
                      </w:r>
                      <w:r>
                        <w:rPr>
                          <w:rFonts w:ascii="Malgun Gothic" w:hAnsi="Malgun Gothic" w:cs="Arial" w:hint="eastAsia"/>
                          <w:b/>
                          <w:sz w:val="20"/>
                          <w:lang w:eastAsia="ko-KR"/>
                        </w:rPr>
                        <w:t xml:space="preserve"> </w:t>
                      </w:r>
                      <w:r>
                        <w:rPr>
                          <w:rFonts w:ascii="Malgun Gothic" w:hAnsi="Malgun Gothic" w:cs="Arial" w:hint="eastAsia"/>
                          <w:b/>
                          <w:sz w:val="20"/>
                        </w:rPr>
                        <w:t>Ø</w:t>
                      </w:r>
                      <w:r>
                        <w:rPr>
                          <w:rFonts w:cs="Arial" w:hint="eastAsia"/>
                          <w:b/>
                          <w:sz w:val="20"/>
                          <w:lang w:eastAsia="ko-KR"/>
                        </w:rPr>
                        <w:t xml:space="preserve"> 200</w:t>
                      </w:r>
                      <w:r>
                        <w:rPr>
                          <w:rFonts w:cs="Arial"/>
                          <w:b/>
                          <w:sz w:val="20"/>
                        </w:rPr>
                        <w:t>0 m</w:t>
                      </w:r>
                    </w:p>
                  </w:txbxContent>
                </v:textbox>
              </v:oval>
              <v:shape id="_x0000_s1781" type="#_x0000_t123" style="position:absolute;left:3756;top:6714;width:250;height:243" fillcolor="yellow" strokeweight="1.5pt"/>
              <v:shape id="_x0000_s1782" type="#_x0000_t123" style="position:absolute;left:4675;top:8165;width:251;height:242" fillcolor="yellow" strokeweight="1.5pt"/>
              <v:shape id="_x0000_s1783" type="#_x0000_t123" style="position:absolute;left:5564;top:6669;width:250;height:242" fillcolor="yellow" strokeweight="1.5pt"/>
              <v:shape id="_x0000_s1784" type="#_x0000_t202" style="position:absolute;left:4255;top:8588;width:1133;height:373">
                <v:textbox style="mso-next-textbox:#_x0000_s1784">
                  <w:txbxContent>
                    <w:p w14:paraId="00C45A39"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txbxContent>
                </v:textbox>
              </v:shape>
              <v:shape id="_x0000_s1785" type="#_x0000_t32" style="position:absolute;left:3685;top:6232;width:1;height:2064" o:connectortype="straight">
                <v:stroke startarrow="block" endarrow="block"/>
              </v:shape>
              <v:shape id="_x0000_s1786" type="#_x0000_t202" style="position:absolute;left:2432;top:7122;width:1133;height:373">
                <v:textbox style="mso-next-textbox:#_x0000_s1786">
                  <w:txbxContent>
                    <w:p w14:paraId="50B00055"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p w14:paraId="0B0995C9" w14:textId="77777777" w:rsidR="00A51F4A" w:rsidRPr="00E52BD8" w:rsidRDefault="00A51F4A" w:rsidP="00D87F24"/>
                  </w:txbxContent>
                </v:textbox>
              </v:shape>
              <v:shape id="_x0000_s1787" type="#_x0000_t32" style="position:absolute;left:3779;top:8462;width:2020;height:0;flip:x" o:connectortype="straight">
                <v:stroke startarrow="block" endarrow="block"/>
              </v:shape>
            </v:group>
          </v:group>
        </w:pict>
      </w:r>
    </w:p>
    <w:p w14:paraId="4B36A1A6" w14:textId="77777777" w:rsidR="00024239" w:rsidRDefault="00024239" w:rsidP="004768B5"/>
    <w:p w14:paraId="09E442FC" w14:textId="77777777" w:rsidR="00024239" w:rsidRDefault="00024239" w:rsidP="004768B5"/>
    <w:p w14:paraId="14EA83AF" w14:textId="77777777" w:rsidR="006D3A26" w:rsidRDefault="006D3A26" w:rsidP="004768B5"/>
    <w:p w14:paraId="03CA84A7" w14:textId="77777777" w:rsidR="006D3A26" w:rsidRDefault="006D3A26" w:rsidP="004768B5"/>
    <w:p w14:paraId="0B4FB75D" w14:textId="77777777" w:rsidR="006D3A26" w:rsidRDefault="006D3A26" w:rsidP="004768B5"/>
    <w:p w14:paraId="0C3A2336" w14:textId="77777777" w:rsidR="006D3A26" w:rsidRDefault="006D3A26" w:rsidP="004768B5"/>
    <w:p w14:paraId="2D65797A" w14:textId="77777777" w:rsidR="006D3A26" w:rsidRDefault="006D3A26" w:rsidP="004768B5"/>
    <w:p w14:paraId="28F21344" w14:textId="77777777" w:rsidR="006D3A26" w:rsidRDefault="006D3A26" w:rsidP="004768B5"/>
    <w:p w14:paraId="69D9D84A" w14:textId="77777777" w:rsidR="006D3A26" w:rsidRDefault="006D3A26" w:rsidP="004768B5"/>
    <w:p w14:paraId="654B7EC0" w14:textId="77777777" w:rsidR="006D3A26" w:rsidRDefault="006D3A26" w:rsidP="004768B5"/>
    <w:p w14:paraId="1C4A6CDC" w14:textId="77777777" w:rsidR="006D3A26" w:rsidRDefault="006D3A26" w:rsidP="004768B5"/>
    <w:p w14:paraId="6E3EF6FB" w14:textId="77777777" w:rsidR="006D3A26" w:rsidRDefault="006D3A26" w:rsidP="004768B5"/>
    <w:p w14:paraId="0095EAD5" w14:textId="77777777" w:rsidR="006D3A26" w:rsidRDefault="006D3A26" w:rsidP="004768B5"/>
    <w:p w14:paraId="125E935F" w14:textId="77777777" w:rsidR="006D3A26" w:rsidRDefault="006D3A26" w:rsidP="004768B5"/>
    <w:p w14:paraId="51485A82" w14:textId="77777777" w:rsidR="006D3A26" w:rsidRDefault="006D3A26" w:rsidP="004768B5"/>
    <w:p w14:paraId="5FC51F01" w14:textId="77777777" w:rsidR="006D3A26" w:rsidRDefault="006D3A26" w:rsidP="004768B5"/>
    <w:p w14:paraId="28434F91" w14:textId="77777777" w:rsidR="006D3A26" w:rsidRDefault="006D3A26" w:rsidP="004768B5"/>
    <w:p w14:paraId="39503E39" w14:textId="77777777" w:rsidR="006D3A26" w:rsidRDefault="006D3A26" w:rsidP="004768B5"/>
    <w:p w14:paraId="566FF4A9" w14:textId="77777777" w:rsidR="006D3A26" w:rsidRDefault="006D3A26" w:rsidP="004768B5"/>
    <w:p w14:paraId="2009DD13" w14:textId="77777777" w:rsidR="006D3A26" w:rsidRDefault="006D3A26" w:rsidP="004768B5"/>
    <w:p w14:paraId="3572E809" w14:textId="77777777" w:rsidR="006D3A26" w:rsidRDefault="006D3A26" w:rsidP="004768B5"/>
    <w:p w14:paraId="143C7BB6" w14:textId="77777777" w:rsidR="006D3A26" w:rsidRDefault="006D3A26" w:rsidP="004768B5"/>
    <w:p w14:paraId="6F62B1CE" w14:textId="77777777" w:rsidR="006D3A26" w:rsidRDefault="006D3A26" w:rsidP="004768B5"/>
    <w:p w14:paraId="384C30FC" w14:textId="77777777" w:rsidR="006D3A26" w:rsidRDefault="006D3A26" w:rsidP="004768B5"/>
    <w:p w14:paraId="5E0004D8" w14:textId="77777777" w:rsidR="006D3A26" w:rsidRDefault="006D3A26" w:rsidP="004768B5"/>
    <w:p w14:paraId="41C6AF61" w14:textId="77777777" w:rsidR="00024239" w:rsidRDefault="006B61FC" w:rsidP="004768B5">
      <w:r>
        <w:rPr>
          <w:noProof/>
          <w:lang w:val="sv-SE" w:eastAsia="sv-SE"/>
        </w:rPr>
        <w:lastRenderedPageBreak/>
        <w:pict w14:anchorId="6F2BF3AB">
          <v:shape id="_x0000_s1681" type="#_x0000_t202" style="position:absolute;margin-left:-24.55pt;margin-top:1.5pt;width:492.15pt;height:47.2pt;z-index:251678720" stroked="f">
            <v:textbox style="mso-next-textbox:#_x0000_s1681">
              <w:txbxContent>
                <w:p w14:paraId="3D7AFFA5" w14:textId="77777777" w:rsidR="00A51F4A" w:rsidRPr="00055518" w:rsidRDefault="00A51F4A" w:rsidP="00024239">
                  <w:pPr>
                    <w:ind w:left="1304" w:hanging="1304"/>
                    <w:textAlignment w:val="top"/>
                    <w:rPr>
                      <w:rFonts w:cs="Arial"/>
                      <w:color w:val="888888"/>
                      <w:sz w:val="24"/>
                      <w:lang w:eastAsia="sv-SE"/>
                    </w:rPr>
                  </w:pPr>
                  <w:r w:rsidRPr="00055518">
                    <w:rPr>
                      <w:b/>
                      <w:sz w:val="24"/>
                    </w:rPr>
                    <w:t>NOTE:</w:t>
                  </w:r>
                  <w:r w:rsidRPr="00055518">
                    <w:rPr>
                      <w:sz w:val="24"/>
                    </w:rPr>
                    <w:tab/>
                  </w:r>
                  <w:r w:rsidRPr="00DD40F5">
                    <w:rPr>
                      <w:rFonts w:cs="Arial"/>
                      <w:color w:val="000000"/>
                      <w:sz w:val="24"/>
                      <w:lang w:eastAsia="sv-SE"/>
                    </w:rPr>
                    <w:t>The number and range of AtoN is dependent of the current traffic situation in the area.</w:t>
                  </w:r>
                </w:p>
                <w:p w14:paraId="32AE379B" w14:textId="77777777" w:rsidR="00A51F4A" w:rsidRPr="00055518" w:rsidRDefault="00A51F4A" w:rsidP="00024239">
                  <w:pPr>
                    <w:rPr>
                      <w:sz w:val="24"/>
                    </w:rPr>
                  </w:pPr>
                </w:p>
              </w:txbxContent>
            </v:textbox>
          </v:shape>
        </w:pict>
      </w:r>
    </w:p>
    <w:p w14:paraId="7E42FF11" w14:textId="77777777" w:rsidR="00024239" w:rsidRDefault="00024239" w:rsidP="004768B5"/>
    <w:p w14:paraId="6B401F6B" w14:textId="77777777" w:rsidR="00FC7DED" w:rsidRDefault="00FC7DED">
      <w:pPr>
        <w:tabs>
          <w:tab w:val="left" w:pos="851"/>
        </w:tabs>
        <w:spacing w:before="120" w:after="120"/>
        <w:outlineLvl w:val="1"/>
        <w:rPr>
          <w:b/>
          <w:vanish/>
        </w:rPr>
      </w:pPr>
      <w:bookmarkStart w:id="29" w:name="RANGE!A1:J31"/>
      <w:bookmarkStart w:id="30" w:name="_Toc206486075"/>
      <w:bookmarkStart w:id="31" w:name="_Toc214267332"/>
      <w:bookmarkEnd w:id="29"/>
    </w:p>
    <w:p w14:paraId="1602299C" w14:textId="77777777" w:rsidR="00281591" w:rsidRPr="00281591" w:rsidRDefault="00281591" w:rsidP="00281591">
      <w:pPr>
        <w:pStyle w:val="ListParagraph"/>
        <w:numPr>
          <w:ilvl w:val="1"/>
          <w:numId w:val="36"/>
        </w:numPr>
        <w:tabs>
          <w:tab w:val="clear" w:pos="576"/>
          <w:tab w:val="left" w:pos="851"/>
        </w:tabs>
        <w:spacing w:before="120" w:after="120"/>
        <w:ind w:left="851" w:hanging="851"/>
        <w:contextualSpacing w:val="0"/>
        <w:outlineLvl w:val="1"/>
        <w:rPr>
          <w:b/>
          <w:vanish/>
        </w:rPr>
      </w:pPr>
      <w:r>
        <w:rPr>
          <w:b/>
          <w:vanish/>
        </w:rPr>
        <w:t>MARKING OF OFFSHORE WIND</w:t>
      </w:r>
      <w:r w:rsidR="00EE7C15">
        <w:rPr>
          <w:b/>
          <w:vanish/>
        </w:rPr>
        <w:t xml:space="preserve"> </w:t>
      </w:r>
      <w:r>
        <w:rPr>
          <w:b/>
          <w:vanish/>
        </w:rPr>
        <w:t>FARMS</w:t>
      </w:r>
    </w:p>
    <w:p w14:paraId="6C030223" w14:textId="77777777" w:rsidR="004D072D" w:rsidRPr="00CA0162" w:rsidRDefault="004D072D" w:rsidP="00281591">
      <w:pPr>
        <w:pStyle w:val="Heading3"/>
      </w:pPr>
      <w:r w:rsidRPr="00CA0162">
        <w:t>General</w:t>
      </w:r>
      <w:bookmarkEnd w:id="30"/>
      <w:bookmarkEnd w:id="31"/>
    </w:p>
    <w:p w14:paraId="4A75E8F5" w14:textId="77777777" w:rsidR="004D072D" w:rsidRPr="00CA0162" w:rsidRDefault="004D072D" w:rsidP="005D6E17">
      <w:pPr>
        <w:pStyle w:val="BodyText"/>
      </w:pPr>
      <w:r w:rsidRPr="00CA0162">
        <w:t>When mentioning</w:t>
      </w:r>
      <w:r w:rsidR="00B37AC4">
        <w:t xml:space="preserve"> Offshore</w:t>
      </w:r>
      <w:r w:rsidRPr="00CA0162">
        <w:t xml:space="preserve"> Wind</w:t>
      </w:r>
      <w:r w:rsidR="00B37AC4">
        <w:t xml:space="preserve"> F</w:t>
      </w:r>
      <w:r w:rsidRPr="00CA0162">
        <w:t>arms,</w:t>
      </w:r>
      <w:r w:rsidR="00514E52" w:rsidRPr="00CA0162">
        <w:t xml:space="preserve"> </w:t>
      </w:r>
      <w:r w:rsidRPr="00CA0162">
        <w:t xml:space="preserve">the following are included: Meteorological Mast, Wind </w:t>
      </w:r>
      <w:r w:rsidR="00B37AC4">
        <w:t xml:space="preserve">Turbine </w:t>
      </w:r>
      <w:r w:rsidRPr="00CA0162">
        <w:t>Generator and</w:t>
      </w:r>
      <w:r w:rsidR="00B37AC4">
        <w:t xml:space="preserve"> Offshore </w:t>
      </w:r>
      <w:r w:rsidR="00B06D78">
        <w:t>Transformer/</w:t>
      </w:r>
      <w:r w:rsidR="00B37AC4">
        <w:t>Sub</w:t>
      </w:r>
      <w:r w:rsidR="00B06D78">
        <w:t>-</w:t>
      </w:r>
      <w:r w:rsidR="00B37AC4">
        <w:t>Station.</w:t>
      </w:r>
    </w:p>
    <w:p w14:paraId="2876DCBE" w14:textId="77777777" w:rsidR="005573D5" w:rsidRDefault="004D072D" w:rsidP="005D6E17">
      <w:pPr>
        <w:pStyle w:val="BodyText"/>
      </w:pPr>
      <w:r w:rsidRPr="00CA0162">
        <w:t>Consultation between the stakeholders such as Developers, Nati</w:t>
      </w:r>
      <w:r w:rsidR="001D5DBF">
        <w:t>onal Administrations, Competent Authorities, AtoN providers a</w:t>
      </w:r>
      <w:r w:rsidRPr="00CA0162">
        <w:t xml:space="preserve">nd </w:t>
      </w:r>
      <w:r w:rsidR="00B37AC4">
        <w:t>W</w:t>
      </w:r>
      <w:r w:rsidRPr="00CA0162">
        <w:t xml:space="preserve">ind </w:t>
      </w:r>
      <w:r w:rsidR="00B37AC4">
        <w:t>F</w:t>
      </w:r>
      <w:r w:rsidR="001D5DBF">
        <w:t xml:space="preserve">arm contractors/ </w:t>
      </w:r>
      <w:r w:rsidRPr="00CA0162">
        <w:t xml:space="preserve">developers should take place at an early stage.  </w:t>
      </w:r>
    </w:p>
    <w:p w14:paraId="72FF216A" w14:textId="77777777" w:rsidR="004D072D" w:rsidRPr="00CA0162" w:rsidRDefault="001D5DBF" w:rsidP="005D6E17">
      <w:pPr>
        <w:pStyle w:val="BodyText"/>
      </w:pPr>
      <w:r>
        <w:t>D</w:t>
      </w:r>
      <w:r w:rsidR="004D072D" w:rsidRPr="00CA0162">
        <w:t>evelopment o</w:t>
      </w:r>
      <w:r>
        <w:t xml:space="preserve">f </w:t>
      </w:r>
      <w:r w:rsidR="002F43B4">
        <w:t>OWF</w:t>
      </w:r>
      <w:r w:rsidR="004D072D" w:rsidRPr="00CA0162">
        <w:t xml:space="preserve"> should not prejudice the safe use of Traffic Separation Schemes, Inshore Traffic Zones, recognised sea lanes and safe access to anchorages, harbours and places of refuge.  O</w:t>
      </w:r>
      <w:r>
        <w:t>n a case-by-case basis,</w:t>
      </w:r>
      <w:r w:rsidR="004D072D" w:rsidRPr="00CA0162">
        <w:t xml:space="preserve"> Authorities may consider establishing Exclusi</w:t>
      </w:r>
      <w:r>
        <w:t xml:space="preserve">on or Safety Zones to </w:t>
      </w:r>
      <w:r w:rsidR="004D072D" w:rsidRPr="00CA0162">
        <w:t>prohibit or restrict vessels from entering</w:t>
      </w:r>
      <w:r>
        <w:t xml:space="preserve"> OWF</w:t>
      </w:r>
      <w:r w:rsidR="00754947">
        <w:t xml:space="preserve">. </w:t>
      </w:r>
      <w:r w:rsidR="004D072D" w:rsidRPr="00CA0162">
        <w:t>Such information should be shown on the navigation chart, as appropriate.</w:t>
      </w:r>
    </w:p>
    <w:p w14:paraId="40B1C8C8" w14:textId="77777777" w:rsidR="004D072D" w:rsidRPr="00CA0162" w:rsidRDefault="004D072D" w:rsidP="005D6E17">
      <w:pPr>
        <w:pStyle w:val="BodyText"/>
      </w:pPr>
      <w:r w:rsidRPr="00CA0162">
        <w:t>In order to avoid</w:t>
      </w:r>
      <w:r w:rsidR="001D5DBF">
        <w:t xml:space="preserve"> confusion from</w:t>
      </w:r>
      <w:r w:rsidR="001D5DBF" w:rsidRPr="001D5DBF">
        <w:t xml:space="preserve"> </w:t>
      </w:r>
      <w:r w:rsidR="001D5DBF" w:rsidRPr="00CA0162">
        <w:t>a high-density</w:t>
      </w:r>
      <w:r w:rsidR="001D5DBF">
        <w:t xml:space="preserve"> of AtoN</w:t>
      </w:r>
      <w:r w:rsidR="00625A2E">
        <w:t xml:space="preserve"> (and other general lighting)</w:t>
      </w:r>
      <w:r w:rsidRPr="00CA0162">
        <w:t xml:space="preserve">, full consideration should be given to </w:t>
      </w:r>
      <w:r w:rsidR="00BB5929">
        <w:t>the use of synchronised lights</w:t>
      </w:r>
      <w:r w:rsidRPr="00CA0162">
        <w:t>, different light characters and varied light ranges.</w:t>
      </w:r>
    </w:p>
    <w:p w14:paraId="7F70826F" w14:textId="77777777" w:rsidR="004D072D" w:rsidRPr="00CA0162" w:rsidRDefault="004D072D" w:rsidP="005D6E17">
      <w:pPr>
        <w:pStyle w:val="BodyText"/>
      </w:pPr>
      <w:r w:rsidRPr="00CA0162">
        <w:t xml:space="preserve">Some IALA members have carried out trials on </w:t>
      </w:r>
      <w:r w:rsidR="00BB5929">
        <w:t>OWF</w:t>
      </w:r>
      <w:r w:rsidRPr="00CA0162">
        <w:t xml:space="preserve"> to identify </w:t>
      </w:r>
      <w:r w:rsidR="005D6E17" w:rsidRPr="00CA0162">
        <w:t>whether</w:t>
      </w:r>
      <w:r w:rsidRPr="00CA0162">
        <w:t xml:space="preserve"> interference to radar, radio navigation and radio </w:t>
      </w:r>
      <w:r w:rsidR="00BB5929">
        <w:t xml:space="preserve">communications is experienced. </w:t>
      </w:r>
      <w:r w:rsidRPr="00CA0162">
        <w:t xml:space="preserve">Trials indicate that </w:t>
      </w:r>
      <w:r w:rsidR="00BB5929">
        <w:t>OWF</w:t>
      </w:r>
      <w:r w:rsidRPr="00CA0162">
        <w:t xml:space="preserve"> structures </w:t>
      </w:r>
      <w:r w:rsidR="00BB5929">
        <w:t xml:space="preserve">may </w:t>
      </w:r>
      <w:r w:rsidRPr="00CA0162">
        <w:t xml:space="preserve">affect </w:t>
      </w:r>
      <w:r w:rsidR="00514E52" w:rsidRPr="00CA0162">
        <w:t>shipborne</w:t>
      </w:r>
      <w:r w:rsidRPr="00CA0162">
        <w:t xml:space="preserve"> and </w:t>
      </w:r>
      <w:r w:rsidR="00514E52" w:rsidRPr="00CA0162">
        <w:t>shore based</w:t>
      </w:r>
      <w:r w:rsidR="00BB5929">
        <w:t xml:space="preserve"> radar systems. </w:t>
      </w:r>
      <w:r w:rsidRPr="00CA0162">
        <w:t>This interference returned radar responses strong enough to</w:t>
      </w:r>
      <w:r w:rsidR="00BB5929">
        <w:t xml:space="preserve"> produce </w:t>
      </w:r>
      <w:r w:rsidR="00B97C56">
        <w:t xml:space="preserve">significant </w:t>
      </w:r>
      <w:r w:rsidR="00BB5929">
        <w:t>interfer</w:t>
      </w:r>
      <w:r w:rsidR="00B97C56">
        <w:t xml:space="preserve">ence in some cases. </w:t>
      </w:r>
      <w:r w:rsidRPr="00CA0162">
        <w:t xml:space="preserve">Bearing discrimination was also reduced by </w:t>
      </w:r>
      <w:r w:rsidR="00BB5929">
        <w:t xml:space="preserve">the magnitude of the response. </w:t>
      </w:r>
      <w:r w:rsidRPr="00CA0162">
        <w:t>It has been determined that passage close to a</w:t>
      </w:r>
      <w:r w:rsidR="00BB5929">
        <w:t>n</w:t>
      </w:r>
      <w:r w:rsidRPr="00CA0162">
        <w:t xml:space="preserve"> </w:t>
      </w:r>
      <w:r w:rsidR="00BB5929">
        <w:t>OWF</w:t>
      </w:r>
      <w:r w:rsidRPr="00CA0162">
        <w:t xml:space="preserve"> boundary, or within the </w:t>
      </w:r>
      <w:r w:rsidR="00BB5929">
        <w:t>OWF</w:t>
      </w:r>
      <w:r w:rsidRPr="00CA0162">
        <w:t xml:space="preserve"> itself, could affect the vessel’s ability to fully comply with the International Regulations for the Pr</w:t>
      </w:r>
      <w:r w:rsidR="00BB5929">
        <w:t xml:space="preserve">evention of Collisions at Sea. </w:t>
      </w:r>
      <w:r w:rsidRPr="00CA0162">
        <w:t xml:space="preserve">Administrations/ developers should keep this information in mind when designing </w:t>
      </w:r>
      <w:r w:rsidR="00BB5929">
        <w:t>OWF</w:t>
      </w:r>
      <w:r w:rsidRPr="00CA0162">
        <w:t>, and they may wish to carry out individual trials to verify the impact o</w:t>
      </w:r>
      <w:r w:rsidR="005D6E17" w:rsidRPr="00CA0162">
        <w:t xml:space="preserve">f the </w:t>
      </w:r>
      <w:r w:rsidR="00BB5929">
        <w:t>OWF</w:t>
      </w:r>
      <w:r w:rsidR="005D6E17" w:rsidRPr="00CA0162">
        <w:t xml:space="preserve"> on navigation.</w:t>
      </w:r>
    </w:p>
    <w:p w14:paraId="1A48DE1A" w14:textId="77777777" w:rsidR="004D072D" w:rsidRPr="00CA0162" w:rsidRDefault="004D072D" w:rsidP="005D6E17">
      <w:pPr>
        <w:pStyle w:val="BodyText"/>
      </w:pPr>
      <w:r w:rsidRPr="00CA0162">
        <w:t xml:space="preserve">There has been some evidence that scouring at the bases of </w:t>
      </w:r>
      <w:r w:rsidR="002F43B4">
        <w:t>WTG</w:t>
      </w:r>
      <w:r w:rsidR="00754947">
        <w:t>,</w:t>
      </w:r>
      <w:r w:rsidR="002F43B4">
        <w:t xml:space="preserve"> </w:t>
      </w:r>
      <w:r w:rsidRPr="00CA0162">
        <w:t>in areas of strong tides or currents</w:t>
      </w:r>
      <w:r w:rsidR="00754947">
        <w:t xml:space="preserve">, </w:t>
      </w:r>
      <w:r w:rsidRPr="00CA0162">
        <w:t xml:space="preserve">has resulted in significant deposits of material in other locations.  Some </w:t>
      </w:r>
      <w:r w:rsidR="00754947">
        <w:t>A</w:t>
      </w:r>
      <w:r w:rsidRPr="00CA0162">
        <w:t xml:space="preserve">uthorities have insisted on fitting depth monitoring devices to wind generators to measure scour. This may need </w:t>
      </w:r>
      <w:r w:rsidR="00754947">
        <w:t xml:space="preserve">to be considered when approving OWF </w:t>
      </w:r>
      <w:r w:rsidRPr="00CA0162">
        <w:t>proposals/locations.</w:t>
      </w:r>
    </w:p>
    <w:p w14:paraId="787D55FF" w14:textId="77777777" w:rsidR="004D072D" w:rsidRPr="00CA0162" w:rsidRDefault="004D072D" w:rsidP="005D6E17">
      <w:pPr>
        <w:pStyle w:val="Heading3"/>
      </w:pPr>
      <w:bookmarkStart w:id="32" w:name="_Toc206486076"/>
      <w:bookmarkStart w:id="33" w:name="_Toc214267333"/>
      <w:r w:rsidRPr="00CA0162">
        <w:t>Marking of I</w:t>
      </w:r>
      <w:r w:rsidR="002F43B4">
        <w:t>solated WTG</w:t>
      </w:r>
      <w:r w:rsidR="000A53DE">
        <w:t xml:space="preserve">, </w:t>
      </w:r>
      <w:r w:rsidR="002F43B4">
        <w:t>Meteorological Mast</w:t>
      </w:r>
      <w:r w:rsidR="00754947">
        <w:t>s</w:t>
      </w:r>
      <w:r w:rsidR="000A53DE">
        <w:t xml:space="preserve"> and other Individual Structures</w:t>
      </w:r>
      <w:bookmarkEnd w:id="32"/>
      <w:bookmarkEnd w:id="33"/>
    </w:p>
    <w:p w14:paraId="7B590D92" w14:textId="77777777" w:rsidR="004D072D" w:rsidRPr="00CA0162" w:rsidRDefault="004D072D" w:rsidP="005D6E17">
      <w:pPr>
        <w:pStyle w:val="BodyText"/>
      </w:pPr>
      <w:r w:rsidRPr="00CA0162">
        <w:t xml:space="preserve">The tower of every </w:t>
      </w:r>
      <w:r w:rsidR="002F43B4">
        <w:t xml:space="preserve">structure </w:t>
      </w:r>
      <w:r w:rsidR="00754947">
        <w:t>should be painted yellow all a</w:t>
      </w:r>
      <w:r w:rsidRPr="00CA0162">
        <w:t xml:space="preserve">round from the level of </w:t>
      </w:r>
      <w:r w:rsidR="000812D1" w:rsidRPr="00CA0162">
        <w:t xml:space="preserve">Highest Astronomical Tide (HAT) </w:t>
      </w:r>
      <w:r w:rsidRPr="00CA0162">
        <w:t>to 15 metres or the height of the A</w:t>
      </w:r>
      <w:r w:rsidR="002F43B4">
        <w:t>toN</w:t>
      </w:r>
      <w:r w:rsidRPr="00CA0162">
        <w:t>, if fitted, whichever is greater.</w:t>
      </w:r>
    </w:p>
    <w:p w14:paraId="226A96A6" w14:textId="77777777" w:rsidR="004D072D" w:rsidRPr="00CA0162" w:rsidRDefault="004D072D" w:rsidP="005D6E17">
      <w:pPr>
        <w:pStyle w:val="BodyText"/>
      </w:pPr>
      <w:r w:rsidRPr="00CA0162">
        <w:t>Alternative marking may include horizontal yellow bands of not less than 2 metres in height and separation.</w:t>
      </w:r>
    </w:p>
    <w:p w14:paraId="6E22147A" w14:textId="77777777" w:rsidR="004D072D" w:rsidRPr="00CA0162" w:rsidRDefault="004D072D" w:rsidP="005D6E17">
      <w:pPr>
        <w:pStyle w:val="BodyText"/>
      </w:pPr>
      <w:r w:rsidRPr="00CA0162">
        <w:t>Consideration may be given to the use of additional retro reflective material.</w:t>
      </w:r>
    </w:p>
    <w:p w14:paraId="2C7872AD" w14:textId="77777777" w:rsidR="0053693C" w:rsidRPr="0053693C" w:rsidRDefault="004D072D" w:rsidP="0053693C">
      <w:pPr>
        <w:pStyle w:val="BodyText"/>
      </w:pPr>
      <w:r w:rsidRPr="00CA0162">
        <w:t>Due to the increased danger posed by an isolated</w:t>
      </w:r>
      <w:r w:rsidR="000A53DE">
        <w:t xml:space="preserve"> structure, it should be lit</w:t>
      </w:r>
      <w:r w:rsidRPr="00CA0162">
        <w:t xml:space="preserve"> with a white light flashing</w:t>
      </w:r>
      <w:r w:rsidR="0053693C">
        <w:t xml:space="preserve"> Mo (U) W 15s</w:t>
      </w:r>
      <w:r w:rsidR="002F43B4">
        <w:t xml:space="preserve">, and with a </w:t>
      </w:r>
      <w:r w:rsidR="00A51F4A">
        <w:t xml:space="preserve">MER </w:t>
      </w:r>
      <w:r w:rsidR="0053693C">
        <w:t xml:space="preserve">of </w:t>
      </w:r>
      <w:r w:rsidR="0053693C" w:rsidRPr="0053693C">
        <w:t>10 Nautical Miles</w:t>
      </w:r>
      <w:r w:rsidR="0053693C">
        <w:t xml:space="preserve"> (approximately </w:t>
      </w:r>
      <w:r w:rsidR="002F43B4" w:rsidRPr="0053693C">
        <w:t>1400 candelas</w:t>
      </w:r>
      <w:r w:rsidR="0053693C">
        <w:t>)</w:t>
      </w:r>
      <w:r w:rsidR="002F43B4" w:rsidRPr="0053693C">
        <w:t>.</w:t>
      </w:r>
      <w:r w:rsidR="00023107" w:rsidRPr="0053693C">
        <w:rPr>
          <w:rStyle w:val="CommentReference"/>
          <w:lang w:eastAsia="de-DE"/>
        </w:rPr>
        <w:commentReference w:id="34"/>
      </w:r>
      <w:bookmarkStart w:id="35" w:name="_Toc206486077"/>
    </w:p>
    <w:bookmarkEnd w:id="35"/>
    <w:p w14:paraId="23D40F1F" w14:textId="77777777" w:rsidR="004D072D" w:rsidRPr="00B605C5" w:rsidRDefault="004D072D">
      <w:pPr>
        <w:pStyle w:val="BodyText"/>
      </w:pPr>
      <w:r w:rsidRPr="00CA0162">
        <w:t>The A</w:t>
      </w:r>
      <w:r w:rsidR="00534048" w:rsidRPr="00CA0162">
        <w:t>toN</w:t>
      </w:r>
      <w:r w:rsidRPr="00CA0162">
        <w:t xml:space="preserve"> on the structure of a </w:t>
      </w:r>
      <w:r w:rsidR="002F43B4">
        <w:t xml:space="preserve">WTG </w:t>
      </w:r>
      <w:r w:rsidRPr="00CA0162">
        <w:t xml:space="preserve">should be mounted below the lowest point of the arc of the rotor blades.  They should be exhibited at a height </w:t>
      </w:r>
      <w:r w:rsidR="00706BB8" w:rsidRPr="00CA0162">
        <w:t xml:space="preserve">of at least 6 metres </w:t>
      </w:r>
      <w:r w:rsidRPr="00CA0162">
        <w:t>above the level of the</w:t>
      </w:r>
      <w:r w:rsidR="000812D1" w:rsidRPr="00CA0162">
        <w:t xml:space="preserve"> HAT</w:t>
      </w:r>
      <w:r w:rsidR="000A53DE">
        <w:t xml:space="preserve">. </w:t>
      </w:r>
      <w:r w:rsidR="002F43B4">
        <w:t xml:space="preserve">AtoN </w:t>
      </w:r>
      <w:r w:rsidRPr="00CA0162">
        <w:t xml:space="preserve">on </w:t>
      </w:r>
      <w:r w:rsidR="002F43B4">
        <w:t xml:space="preserve">WTG </w:t>
      </w:r>
      <w:r w:rsidRPr="00CA0162">
        <w:t>should comply with IALA Recommendations and have an availability of not less than 99.0% (IALA Category 2)</w:t>
      </w:r>
      <w:r w:rsidR="00B605C5">
        <w:t>.</w:t>
      </w:r>
    </w:p>
    <w:p w14:paraId="1954DB8D" w14:textId="77777777" w:rsidR="004D072D" w:rsidRPr="00CA0162" w:rsidRDefault="004D072D">
      <w:pPr>
        <w:pStyle w:val="BodyText"/>
        <w:rPr>
          <w:rFonts w:cs="Arial"/>
          <w:sz w:val="20"/>
        </w:rPr>
      </w:pPr>
    </w:p>
    <w:p w14:paraId="6777680B" w14:textId="77777777" w:rsidR="004D072D" w:rsidRPr="00CA0162" w:rsidRDefault="004D072D">
      <w:pPr>
        <w:pStyle w:val="BodyText"/>
        <w:rPr>
          <w:rFonts w:cs="Arial"/>
          <w:sz w:val="20"/>
        </w:rPr>
      </w:pPr>
    </w:p>
    <w:p w14:paraId="6ADF5432" w14:textId="77777777" w:rsidR="00FC7DED" w:rsidRDefault="00033275">
      <w:pPr>
        <w:pStyle w:val="BodyText"/>
        <w:jc w:val="center"/>
        <w:rPr>
          <w:rFonts w:cs="Arial"/>
          <w:sz w:val="20"/>
        </w:rPr>
      </w:pPr>
      <w:r>
        <w:rPr>
          <w:rFonts w:cs="Arial"/>
          <w:noProof/>
          <w:sz w:val="20"/>
          <w:lang w:val="nl-NL" w:eastAsia="nl-NL"/>
        </w:rPr>
        <w:lastRenderedPageBreak/>
        <w:drawing>
          <wp:inline distT="0" distB="0" distL="0" distR="0" wp14:anchorId="042FEAA0" wp14:editId="3D48A736">
            <wp:extent cx="4105275" cy="3257550"/>
            <wp:effectExtent l="19050" t="0" r="9525" b="0"/>
            <wp:docPr id="26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4105783" cy="3257953"/>
                    </a:xfrm>
                    <a:prstGeom prst="rect">
                      <a:avLst/>
                    </a:prstGeom>
                    <a:noFill/>
                    <a:ln w="9525">
                      <a:noFill/>
                      <a:miter lim="800000"/>
                      <a:headEnd/>
                      <a:tailEnd/>
                    </a:ln>
                  </pic:spPr>
                </pic:pic>
              </a:graphicData>
            </a:graphic>
          </wp:inline>
        </w:drawing>
      </w:r>
    </w:p>
    <w:p w14:paraId="14ADF914" w14:textId="77777777" w:rsidR="004D072D" w:rsidRPr="00CA0162" w:rsidRDefault="004D072D">
      <w:pPr>
        <w:pStyle w:val="BodyText"/>
        <w:rPr>
          <w:rFonts w:cs="Arial"/>
          <w:sz w:val="20"/>
        </w:rPr>
      </w:pPr>
    </w:p>
    <w:p w14:paraId="713931EE" w14:textId="77777777" w:rsidR="00DF5FCE" w:rsidRDefault="00DF5FCE" w:rsidP="00DF5FCE">
      <w:pPr>
        <w:pStyle w:val="Figure"/>
        <w:rPr>
          <w:rFonts w:cs="Arial"/>
          <w:szCs w:val="22"/>
        </w:rPr>
      </w:pPr>
      <w:r w:rsidRPr="00CA0162">
        <w:rPr>
          <w:rFonts w:cs="Arial"/>
          <w:szCs w:val="22"/>
        </w:rPr>
        <w:t>Sample marking of an individual wind turbine</w:t>
      </w:r>
    </w:p>
    <w:p w14:paraId="3A3D641C" w14:textId="77777777" w:rsidR="0039007E" w:rsidRPr="0039007E" w:rsidRDefault="0039007E" w:rsidP="0039007E">
      <w:pPr>
        <w:rPr>
          <w:lang w:eastAsia="en-GB"/>
        </w:rPr>
      </w:pPr>
      <w:bookmarkStart w:id="36" w:name="_Toc206486078"/>
    </w:p>
    <w:p w14:paraId="60364855" w14:textId="77777777" w:rsidR="004D072D" w:rsidRPr="00CA0162" w:rsidRDefault="004D072D" w:rsidP="00534048">
      <w:pPr>
        <w:pStyle w:val="Heading3"/>
      </w:pPr>
      <w:bookmarkStart w:id="37" w:name="_Toc214267334"/>
      <w:r w:rsidRPr="00CA0162">
        <w:t>Marking of Groups of Structures (</w:t>
      </w:r>
      <w:r w:rsidR="007A55F4">
        <w:t xml:space="preserve">Offshore </w:t>
      </w:r>
      <w:r w:rsidRPr="00CA0162">
        <w:t>Wind Farms)</w:t>
      </w:r>
      <w:bookmarkEnd w:id="36"/>
      <w:bookmarkEnd w:id="37"/>
    </w:p>
    <w:p w14:paraId="1D81CDA2" w14:textId="77777777" w:rsidR="004D072D" w:rsidRPr="00CA0162"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r w:rsidR="007A55F4">
        <w:t xml:space="preserve"> OWF</w:t>
      </w:r>
      <w:r w:rsidRPr="00CA0162">
        <w:t>. E</w:t>
      </w:r>
      <w:r w:rsidR="007A55F4">
        <w:t xml:space="preserve">ach </w:t>
      </w:r>
      <w:r w:rsidRPr="00CA0162">
        <w:t>individual SPS should be fitted with lights visible from all dire</w:t>
      </w:r>
      <w:r w:rsidR="000C267C">
        <w:t xml:space="preserve">ctions in the horizontal plane. </w:t>
      </w:r>
      <w:r w:rsidRPr="00CA0162">
        <w:t>These lights should be s</w:t>
      </w:r>
      <w:r w:rsidR="00534048" w:rsidRPr="00CA0162">
        <w:t xml:space="preserve">ynchronized to display an IALA </w:t>
      </w:r>
      <w:r w:rsidR="007A55F4">
        <w:t>S</w:t>
      </w:r>
      <w:r w:rsidR="00534048" w:rsidRPr="00CA0162">
        <w:t xml:space="preserve">pecial </w:t>
      </w:r>
      <w:r w:rsidR="007A55F4">
        <w:t>M</w:t>
      </w:r>
      <w:r w:rsidR="00534048" w:rsidRPr="00CA0162">
        <w:t>ark</w:t>
      </w:r>
      <w:r w:rsidRPr="00CA0162">
        <w:t xml:space="preserve"> characte</w:t>
      </w:r>
      <w:r w:rsidR="00561665">
        <w:t xml:space="preserve">ristic, flashing yellow, with a </w:t>
      </w:r>
      <w:r w:rsidR="00A51F4A">
        <w:t xml:space="preserve">MER </w:t>
      </w:r>
      <w:r w:rsidR="00561665">
        <w:t>of</w:t>
      </w:r>
      <w:r w:rsidR="00A51F4A">
        <w:t xml:space="preserve"> 5 Nautical Miles.</w:t>
      </w:r>
    </w:p>
    <w:p w14:paraId="17BA70C8" w14:textId="77777777" w:rsidR="004D072D" w:rsidRPr="00CA0162" w:rsidRDefault="004D072D" w:rsidP="00534048">
      <w:pPr>
        <w:pStyle w:val="BodyText"/>
      </w:pPr>
      <w:r w:rsidRPr="00CA0162">
        <w:t>As a mi</w:t>
      </w:r>
      <w:r w:rsidR="00561665">
        <w:t>nimum, lights on individual SPS</w:t>
      </w:r>
      <w:r w:rsidRPr="00CA0162">
        <w:t xml:space="preserve"> should exhibit synchronised flashing characteristics, however A</w:t>
      </w:r>
      <w:r w:rsidR="00561665">
        <w:t>uthority</w:t>
      </w:r>
      <w:r w:rsidRPr="00CA0162">
        <w:t xml:space="preserve"> should consider</w:t>
      </w:r>
      <w:r w:rsidR="00561665">
        <w:t xml:space="preserve"> the synchronisation of all SPS</w:t>
      </w:r>
      <w:r w:rsidRPr="00CA0162">
        <w:t xml:space="preserve">.  In the case of a large or extended </w:t>
      </w:r>
      <w:r w:rsidR="00561665">
        <w:t>OWF, the distance between SPS</w:t>
      </w:r>
      <w:r w:rsidRPr="00CA0162">
        <w:t xml:space="preserve"> should not normally e</w:t>
      </w:r>
      <w:r w:rsidR="00561665">
        <w:t>xceed 3 N</w:t>
      </w:r>
      <w:r w:rsidR="0086462D">
        <w:t>autical</w:t>
      </w:r>
      <w:r w:rsidR="00523294" w:rsidRPr="00CA0162">
        <w:t xml:space="preserve"> </w:t>
      </w:r>
      <w:r w:rsidR="00561665">
        <w:t>M</w:t>
      </w:r>
      <w:r w:rsidR="0086462D">
        <w:t>iles</w:t>
      </w:r>
      <w:r w:rsidR="00523294" w:rsidRPr="00CA0162">
        <w:t>.</w:t>
      </w:r>
    </w:p>
    <w:p w14:paraId="66857395" w14:textId="77777777" w:rsidR="0039007E" w:rsidRPr="00CA0162" w:rsidRDefault="004D072D" w:rsidP="00534048">
      <w:pPr>
        <w:pStyle w:val="BodyText"/>
      </w:pPr>
      <w:r w:rsidRPr="00CA0162">
        <w:t xml:space="preserve">Selected </w:t>
      </w:r>
      <w:r w:rsidR="007A55F4">
        <w:t>I</w:t>
      </w:r>
      <w:r w:rsidRPr="00CA0162">
        <w:t>ntermediate structures on the periphery of a</w:t>
      </w:r>
      <w:r w:rsidR="007A55F4">
        <w:t>n OWF</w:t>
      </w:r>
      <w:r w:rsidR="00A51F4A">
        <w:t>,</w:t>
      </w:r>
      <w:r w:rsidR="00561665">
        <w:t xml:space="preserve"> other than the SPS</w:t>
      </w:r>
      <w:r w:rsidRPr="00CA0162">
        <w:t xml:space="preserve">, should be marked with flashing yellow lights which are visible to the mariner from all directions in the horizontal plane.  The flash character of these lights should be distinctly different </w:t>
      </w:r>
      <w:r w:rsidR="00561665">
        <w:t>from those displayed on the SPS</w:t>
      </w:r>
      <w:r w:rsidRPr="00CA0162">
        <w:t xml:space="preserve">, with </w:t>
      </w:r>
      <w:r w:rsidR="00A51F4A">
        <w:t xml:space="preserve">a MER </w:t>
      </w:r>
      <w:r w:rsidR="007A55F4">
        <w:t xml:space="preserve">of </w:t>
      </w:r>
      <w:r w:rsidR="00A51F4A">
        <w:t>2 Nautical Miles</w:t>
      </w:r>
      <w:r w:rsidR="00561665">
        <w:t xml:space="preserve">. </w:t>
      </w:r>
      <w:r w:rsidRPr="00CA0162">
        <w:t>The lateral distance between such lit structures or the n</w:t>
      </w:r>
      <w:r w:rsidR="00561665">
        <w:t>earest SPS should not exceed 2</w:t>
      </w:r>
      <w:r w:rsidRPr="00CA0162">
        <w:t xml:space="preserve"> </w:t>
      </w:r>
      <w:r w:rsidR="0086462D">
        <w:t>Nautical</w:t>
      </w:r>
      <w:r w:rsidRPr="00CA0162">
        <w:t xml:space="preserve"> </w:t>
      </w:r>
      <w:r w:rsidR="0086462D">
        <w:t>Miles</w:t>
      </w:r>
      <w:r w:rsidRPr="00CA0162">
        <w:t>.</w:t>
      </w:r>
    </w:p>
    <w:p w14:paraId="28B00D8C" w14:textId="77777777" w:rsidR="004D072D" w:rsidRPr="00CA0162" w:rsidRDefault="004D072D" w:rsidP="00523294">
      <w:pPr>
        <w:pStyle w:val="Heading4"/>
      </w:pPr>
      <w:bookmarkStart w:id="38" w:name="_Toc206486079"/>
      <w:r w:rsidRPr="00CA0162">
        <w:t>Aids</w:t>
      </w:r>
      <w:r w:rsidR="000C267C">
        <w:t xml:space="preserve"> to Navigation for M</w:t>
      </w:r>
      <w:r w:rsidRPr="00CA0162">
        <w:t>arking</w:t>
      </w:r>
      <w:r w:rsidR="00754947">
        <w:t xml:space="preserve"> </w:t>
      </w:r>
      <w:bookmarkEnd w:id="38"/>
      <w:r w:rsidR="00754947">
        <w:t>OWF</w:t>
      </w:r>
    </w:p>
    <w:p w14:paraId="0504755A" w14:textId="77777777" w:rsidR="004D072D" w:rsidRPr="000C267C" w:rsidRDefault="004D072D" w:rsidP="00523294">
      <w:pPr>
        <w:pStyle w:val="BodyText"/>
      </w:pPr>
      <w:r w:rsidRPr="00CA0162">
        <w:t>In addition to the us</w:t>
      </w:r>
      <w:r w:rsidR="00561665">
        <w:t>e of lights for marking the SPS</w:t>
      </w:r>
      <w:r w:rsidRPr="00CA0162">
        <w:t xml:space="preserve"> and selected </w:t>
      </w:r>
      <w:r w:rsidR="007A55F4">
        <w:t>I</w:t>
      </w:r>
      <w:r w:rsidR="00561665">
        <w:t xml:space="preserve">ntermediate </w:t>
      </w:r>
      <w:r w:rsidRPr="00CA0162">
        <w:t>peripheral structures of a</w:t>
      </w:r>
      <w:r w:rsidR="00754947">
        <w:t>n</w:t>
      </w:r>
      <w:r w:rsidRPr="00CA0162">
        <w:t xml:space="preserve"> </w:t>
      </w:r>
      <w:r w:rsidR="00754947">
        <w:t>OWF</w:t>
      </w:r>
      <w:r w:rsidRPr="00CA0162">
        <w:t xml:space="preserve">, further </w:t>
      </w:r>
      <w:r w:rsidRPr="000C267C">
        <w:t>consideration should be given to the use of:</w:t>
      </w:r>
    </w:p>
    <w:p w14:paraId="1716A7BC" w14:textId="77777777" w:rsidR="00D245C0" w:rsidRDefault="00D245C0" w:rsidP="00D245C0">
      <w:pPr>
        <w:pStyle w:val="BodyText"/>
        <w:numPr>
          <w:ilvl w:val="0"/>
          <w:numId w:val="56"/>
        </w:numPr>
      </w:pPr>
      <w:r w:rsidRPr="00D245C0">
        <w:t>L</w:t>
      </w:r>
      <w:r w:rsidR="000C267C">
        <w:rPr>
          <w:b/>
        </w:rPr>
        <w:t>i</w:t>
      </w:r>
      <w:r w:rsidR="004D072D" w:rsidRPr="000C267C">
        <w:t>ghting all peripheral structures</w:t>
      </w:r>
    </w:p>
    <w:p w14:paraId="5B2D86F3" w14:textId="77777777" w:rsidR="004D072D" w:rsidRPr="000C267C" w:rsidRDefault="004D072D" w:rsidP="00D245C0">
      <w:pPr>
        <w:pStyle w:val="BodyText"/>
        <w:numPr>
          <w:ilvl w:val="0"/>
          <w:numId w:val="56"/>
        </w:numPr>
      </w:pPr>
      <w:r w:rsidRPr="000C267C">
        <w:t xml:space="preserve">Lighting all structures within the </w:t>
      </w:r>
      <w:r w:rsidR="007A55F4" w:rsidRPr="000C267C">
        <w:t>OWF</w:t>
      </w:r>
    </w:p>
    <w:p w14:paraId="7C9F0632" w14:textId="77777777" w:rsidR="004D072D" w:rsidRPr="000C267C" w:rsidRDefault="00D245C0" w:rsidP="00D245C0">
      <w:pPr>
        <w:pStyle w:val="BodyText"/>
        <w:numPr>
          <w:ilvl w:val="0"/>
          <w:numId w:val="56"/>
        </w:numPr>
      </w:pPr>
      <w:r>
        <w:t>Racons</w:t>
      </w:r>
    </w:p>
    <w:p w14:paraId="7BBD97E8" w14:textId="77777777" w:rsidR="00DF5FCE" w:rsidRPr="000C267C" w:rsidRDefault="00523294" w:rsidP="00D245C0">
      <w:pPr>
        <w:pStyle w:val="BodyText"/>
        <w:numPr>
          <w:ilvl w:val="0"/>
          <w:numId w:val="56"/>
        </w:numPr>
      </w:pPr>
      <w:r w:rsidRPr="000C267C">
        <w:t xml:space="preserve">AIS </w:t>
      </w:r>
      <w:r w:rsidR="007A55F4" w:rsidRPr="000C267C">
        <w:t>AtoN</w:t>
      </w:r>
    </w:p>
    <w:p w14:paraId="3379A747" w14:textId="77777777" w:rsidR="004415FA" w:rsidRDefault="004D072D" w:rsidP="00D11E54">
      <w:pPr>
        <w:pStyle w:val="BodyText"/>
      </w:pPr>
      <w:r w:rsidRPr="00CA0162">
        <w:t xml:space="preserve">Consideration may </w:t>
      </w:r>
      <w:r w:rsidR="001047E4">
        <w:t xml:space="preserve">also </w:t>
      </w:r>
      <w:r w:rsidRPr="00CA0162">
        <w:t xml:space="preserve">be given to the provision of </w:t>
      </w:r>
      <w:r w:rsidR="00C37243">
        <w:t>fog</w:t>
      </w:r>
      <w:r w:rsidRPr="00CA0162">
        <w:t xml:space="preserve"> signals where appropriate, taking into account the prevailing visibility, topography and vessel traffic conditions. The typical range of such a </w:t>
      </w:r>
      <w:r w:rsidR="00C37243">
        <w:t>fog</w:t>
      </w:r>
      <w:r w:rsidRPr="00CA0162">
        <w:t xml:space="preserve"> signal should not be less than two </w:t>
      </w:r>
      <w:r w:rsidR="0086462D">
        <w:t>2</w:t>
      </w:r>
      <w:r w:rsidRPr="00CA0162">
        <w:t xml:space="preserve"> </w:t>
      </w:r>
      <w:r w:rsidR="001047E4">
        <w:rPr>
          <w:rStyle w:val="CommentReference"/>
          <w:lang w:eastAsia="de-DE"/>
        </w:rPr>
        <w:commentReference w:id="39"/>
      </w:r>
      <w:r w:rsidR="00A51F4A">
        <w:t>Nautical Miles</w:t>
      </w:r>
      <w:r w:rsidRPr="00CA0162">
        <w:t>.</w:t>
      </w:r>
    </w:p>
    <w:p w14:paraId="5D131C58" w14:textId="77777777" w:rsidR="000C267C" w:rsidRPr="00CA0162" w:rsidRDefault="000C267C" w:rsidP="00D11E54">
      <w:pPr>
        <w:pStyle w:val="BodyText"/>
        <w:rPr>
          <w:rFonts w:cs="Arial"/>
          <w:sz w:val="20"/>
        </w:rPr>
      </w:pPr>
    </w:p>
    <w:p w14:paraId="413335BC" w14:textId="77777777" w:rsidR="004415FA" w:rsidRPr="00CA0162" w:rsidRDefault="006B61FC" w:rsidP="00523294">
      <w:pPr>
        <w:pStyle w:val="BodyText"/>
        <w:ind w:left="2268"/>
      </w:pPr>
      <w:r>
        <w:lastRenderedPageBreak/>
        <w:pict w14:anchorId="2743871A">
          <v:group id="_x0000_s1243" style="position:absolute;left:0;text-align:left;margin-left:63pt;margin-top:1.15pt;width:36pt;height:27pt;z-index:251636224" coordorigin="2677,2140" coordsize="720,540">
            <v:oval id="_x0000_s1244" style="position:absolute;left:2759;top:2154;width:480;height:480" o:allowincell="f" fillcolor="yellow" strokeweight="3pt">
              <v:textbox style="mso-next-textbox:#_x0000_s1244">
                <w:txbxContent>
                  <w:p w14:paraId="434DC4B4" w14:textId="77777777" w:rsidR="00A51F4A" w:rsidRDefault="00A51F4A"/>
                </w:txbxContent>
              </v:textbox>
            </v:oval>
            <v:shape id="_x0000_s1245" type="#_x0000_t202" style="position:absolute;left:2677;top:2140;width:720;height:540" filled="f" stroked="f">
              <v:textbox style="mso-next-textbox:#_x0000_s1245" inset=",2.3mm">
                <w:txbxContent>
                  <w:p w14:paraId="5E82C109" w14:textId="77777777" w:rsidR="00A51F4A" w:rsidRPr="00977877" w:rsidRDefault="00A51F4A">
                    <w:pPr>
                      <w:rPr>
                        <w:rFonts w:cs="Arial"/>
                        <w:b/>
                        <w:sz w:val="18"/>
                        <w:szCs w:val="18"/>
                      </w:rPr>
                    </w:pPr>
                    <w:r w:rsidRPr="00977877">
                      <w:rPr>
                        <w:rFonts w:cs="Arial"/>
                        <w:b/>
                        <w:sz w:val="18"/>
                        <w:szCs w:val="18"/>
                      </w:rPr>
                      <w:t>SPS</w:t>
                    </w:r>
                  </w:p>
                </w:txbxContent>
              </v:textbox>
            </v:shape>
          </v:group>
        </w:pict>
      </w:r>
      <w:r w:rsidR="004415FA" w:rsidRPr="00CA0162">
        <w:t xml:space="preserve">SPS - lights visible from all directions in the horizontal plane. </w:t>
      </w:r>
      <w:r w:rsidR="00DC2852" w:rsidRPr="00CA0162">
        <w:t xml:space="preserve"> </w:t>
      </w:r>
      <w:r w:rsidR="004415FA" w:rsidRPr="00CA0162">
        <w:t>These lights should be s</w:t>
      </w:r>
      <w:r w:rsidR="00523294" w:rsidRPr="00CA0162">
        <w:t xml:space="preserve">ynchronized to display an IALA </w:t>
      </w:r>
      <w:r w:rsidR="003A181C">
        <w:t>S</w:t>
      </w:r>
      <w:r w:rsidR="00523294" w:rsidRPr="00CA0162">
        <w:t xml:space="preserve">pecial </w:t>
      </w:r>
      <w:r w:rsidR="003A181C">
        <w:t>M</w:t>
      </w:r>
      <w:r w:rsidR="0039007E">
        <w:t xml:space="preserve">ark </w:t>
      </w:r>
      <w:r w:rsidR="004415FA" w:rsidRPr="00CA0162">
        <w:t>characteristic, flashing yellow, with</w:t>
      </w:r>
      <w:r w:rsidR="00561665">
        <w:t xml:space="preserve"> a range of not less than 5</w:t>
      </w:r>
      <w:r w:rsidR="004415FA" w:rsidRPr="00CA0162">
        <w:t xml:space="preserve"> </w:t>
      </w:r>
      <w:r w:rsidR="00561665">
        <w:t>N</w:t>
      </w:r>
      <w:r w:rsidR="0086462D">
        <w:t>autical</w:t>
      </w:r>
      <w:r w:rsidR="004415FA" w:rsidRPr="00CA0162">
        <w:t xml:space="preserve"> </w:t>
      </w:r>
      <w:r w:rsidR="00561665">
        <w:t>M</w:t>
      </w:r>
      <w:r w:rsidR="0086462D">
        <w:t>iles</w:t>
      </w:r>
    </w:p>
    <w:p w14:paraId="64A13800" w14:textId="77777777" w:rsidR="004415FA" w:rsidRPr="00CA0162" w:rsidRDefault="006B61FC" w:rsidP="00D11E54">
      <w:pPr>
        <w:pStyle w:val="BodyText"/>
        <w:ind w:left="2160"/>
      </w:pPr>
      <w:r>
        <w:rPr>
          <w:rFonts w:cs="Arial"/>
          <w:noProof/>
          <w:sz w:val="20"/>
        </w:rPr>
        <w:pict w14:anchorId="64A2CB08">
          <v:oval id="_x0000_s1241" style="position:absolute;left:0;text-align:left;margin-left:66pt;margin-top:4.2pt;width:24pt;height:24pt;z-index:251634176" fillcolor="yellow" strokeweight="1.5pt">
            <v:textbox style="mso-next-textbox:#_x0000_s1241">
              <w:txbxContent>
                <w:p w14:paraId="4B25237A" w14:textId="77777777" w:rsidR="00A51F4A" w:rsidRPr="00C318BC" w:rsidRDefault="00A51F4A">
                  <w:pPr>
                    <w:rPr>
                      <w:rFonts w:cs="Arial"/>
                      <w:b/>
                      <w:szCs w:val="22"/>
                    </w:rPr>
                  </w:pPr>
                  <w:proofErr w:type="spellStart"/>
                  <w:r w:rsidRPr="00C318BC">
                    <w:rPr>
                      <w:rFonts w:cs="Arial"/>
                      <w:b/>
                      <w:szCs w:val="22"/>
                    </w:rPr>
                    <w:t>I</w:t>
                  </w:r>
                  <w:r>
                    <w:rPr>
                      <w:rFonts w:cs="Arial"/>
                      <w:b/>
                      <w:szCs w:val="22"/>
                    </w:rPr>
                    <w:t>sPSp</w:t>
                  </w:r>
                  <w:proofErr w:type="spellEnd"/>
                </w:p>
              </w:txbxContent>
            </v:textbox>
          </v:oval>
        </w:pict>
      </w:r>
      <w:r w:rsidR="004415FA" w:rsidRPr="00CA0162">
        <w:rPr>
          <w:rFonts w:cs="Arial"/>
          <w:sz w:val="20"/>
        </w:rPr>
        <w:t>I</w:t>
      </w:r>
      <w:r w:rsidR="004415FA" w:rsidRPr="00CA0162">
        <w:t>ntermediate structures on the periphery of a</w:t>
      </w:r>
      <w:r w:rsidR="00754947">
        <w:t>n</w:t>
      </w:r>
      <w:r w:rsidR="004415FA" w:rsidRPr="00CA0162">
        <w:t xml:space="preserve"> </w:t>
      </w:r>
      <w:r w:rsidR="00754947">
        <w:t>OWF</w:t>
      </w:r>
      <w:r w:rsidR="004415FA" w:rsidRPr="00CA0162">
        <w:t xml:space="preserve"> other than the SPSs - marked with flashing yellow lights which are visible to the mariner from all directions in the horizontal plane with a flash character distinctly different from those displayed on the SPSs and with a range of not less than </w:t>
      </w:r>
      <w:r w:rsidR="0086462D">
        <w:t>2</w:t>
      </w:r>
      <w:r w:rsidR="004415FA" w:rsidRPr="00CA0162">
        <w:t xml:space="preserve"> </w:t>
      </w:r>
      <w:r w:rsidR="00561665">
        <w:t>N</w:t>
      </w:r>
      <w:r w:rsidR="0086462D">
        <w:t>autical</w:t>
      </w:r>
      <w:r w:rsidR="004415FA" w:rsidRPr="00CA0162">
        <w:t xml:space="preserve"> </w:t>
      </w:r>
      <w:r w:rsidR="00561665">
        <w:t>M</w:t>
      </w:r>
      <w:r w:rsidR="0086462D">
        <w:t>iles</w:t>
      </w:r>
    </w:p>
    <w:p w14:paraId="17EE3583" w14:textId="77777777" w:rsidR="004415FA" w:rsidRPr="00CA0162" w:rsidRDefault="004415FA" w:rsidP="00D11E54">
      <w:pPr>
        <w:pStyle w:val="BodyText"/>
        <w:rPr>
          <w:rFonts w:cs="Arial"/>
          <w:sz w:val="20"/>
        </w:rPr>
      </w:pPr>
    </w:p>
    <w:p w14:paraId="2887B071" w14:textId="77777777" w:rsidR="004415FA" w:rsidRPr="00CA0162" w:rsidRDefault="006B61FC" w:rsidP="00D11E54">
      <w:pPr>
        <w:pStyle w:val="BodyText"/>
        <w:rPr>
          <w:rFonts w:cs="Arial"/>
          <w:sz w:val="20"/>
        </w:rPr>
      </w:pPr>
      <w:r>
        <w:rPr>
          <w:rFonts w:cs="Arial"/>
          <w:noProof/>
          <w:sz w:val="20"/>
          <w:lang w:val="de-DE" w:eastAsia="de-DE"/>
        </w:rPr>
        <w:pict w14:anchorId="5453E2E6">
          <v:group id="_x0000_s1246" style="position:absolute;left:0;text-align:left;margin-left:45pt;margin-top:6.5pt;width:432.7pt;height:252.15pt;z-index:251637248" coordorigin="2303,5554" coordsize="8654,5043">
            <v:line id="_x0000_s1247" style="position:absolute" from="3311,5780" to="3311,8084">
              <v:stroke startarrow="block" endarrow="block"/>
            </v:line>
            <v:line id="_x0000_s1248" style="position:absolute" from="2303,5780" to="2303,10244">
              <v:stroke startarrow="block" endarrow="block"/>
            </v:line>
            <v:shape id="_x0000_s1249" type="#_x0000_t202" style="position:absolute;left:2591;top:7032;width:1327;height:476" stroked="f">
              <v:textbox style="mso-next-textbox:#_x0000_s1249">
                <w:txbxContent>
                  <w:p w14:paraId="1B59D7FC" w14:textId="77777777" w:rsidR="00A51F4A" w:rsidRDefault="00A51F4A" w:rsidP="00D11E54">
                    <w:pPr>
                      <w:jc w:val="center"/>
                      <w:rPr>
                        <w:lang w:val="de-DE"/>
                      </w:rPr>
                    </w:pPr>
                    <w:r>
                      <w:rPr>
                        <w:lang w:val="de-DE"/>
                      </w:rPr>
                      <w:t>&lt; 2 nm</w:t>
                    </w:r>
                  </w:p>
                </w:txbxContent>
              </v:textbox>
            </v:shape>
            <v:group id="_x0000_s1250" style="position:absolute;left:3757;top:5554;width:7200;height:5043" coordorigin="3757,5554" coordsize="7200,5043">
              <v:oval id="_x0000_s1251" style="position:absolute;left:8255;top:7316;width:480;height:480"/>
              <v:oval id="_x0000_s1252" style="position:absolute;left:7231;top:6379;width:480;height:480"/>
              <v:oval id="_x0000_s1253" style="position:absolute;left:6084;top:5554;width:480;height:480"/>
              <v:oval id="_x0000_s1254" style="position:absolute;left:4912;top:5560;width:480;height:480"/>
              <v:oval id="_x0000_s1255" style="position:absolute;left:9174;top:8153;width:480;height:480"/>
              <v:oval id="_x0000_s1256" style="position:absolute;left:9187;top:9188;width:480;height:480"/>
              <v:oval id="_x0000_s1257" style="position:absolute;left:10175;top:8153;width:480;height:480"/>
              <v:oval id="_x0000_s1258" style="position:absolute;left:6086;top:9764;width:480;height:480"/>
              <v:oval id="_x0000_s1259" style="position:absolute;left:6069;top:8612;width:480;height:480"/>
              <v:oval id="_x0000_s1260" style="position:absolute;left:6084;top:7604;width:480;height:480"/>
              <v:oval id="_x0000_s1261" style="position:absolute;left:6071;top:6500;width:480;height:480"/>
              <v:oval id="_x0000_s1262" style="position:absolute;left:8249;top:9380;width:480;height:480"/>
              <v:oval id="_x0000_s1263" style="position:absolute;left:8236;top:8324;width:480;height:480"/>
              <v:oval id="_x0000_s1264" style="position:absolute;left:7233;top:8468;width:480;height:480"/>
              <v:oval id="_x0000_s1265" style="position:absolute;left:7233;top:7460;width:480;height:480"/>
              <v:oval id="_x0000_s1266" style="position:absolute;left:3853;top:6596;width:480;height:480"/>
              <v:oval id="_x0000_s1267" style="position:absolute;left:4924;top:8756;width:480;height:480"/>
              <v:oval id="_x0000_s1268" style="position:absolute;left:4945;top:9908;width:480;height:480"/>
              <v:oval id="_x0000_s1269" style="position:absolute;left:4936;top:7748;width:480;height:480"/>
              <v:oval id="_x0000_s1270" style="position:absolute;left:4923;top:6596;width:480;height:480"/>
              <v:oval id="_x0000_s1271" style="position:absolute;left:3875;top:8900;width:480;height:480"/>
              <v:oval id="_x0000_s1272" style="position:absolute;left:8284;top:6308;width:480;height:480"/>
              <v:oval id="_x0000_s1273" style="position:absolute;left:9292;top:6740;width:480;height:480"/>
              <v:group id="_x0000_s1274" style="position:absolute;left:3757;top:5557;width:720;height:540" coordorigin="2677,2140" coordsize="720,540">
                <v:oval id="_x0000_s1275" style="position:absolute;left:2759;top:2154;width:480;height:480" o:allowincell="f" fillcolor="yellow" strokeweight="3pt">
                  <v:textbox style="mso-next-textbox:#_x0000_s1275">
                    <w:txbxContent>
                      <w:p w14:paraId="32122DAE" w14:textId="77777777" w:rsidR="00A51F4A" w:rsidRDefault="00A51F4A" w:rsidP="00D11E54"/>
                    </w:txbxContent>
                  </v:textbox>
                </v:oval>
                <v:shape id="_x0000_s1276" type="#_x0000_t202" style="position:absolute;left:2677;top:2140;width:720;height:540" filled="f" stroked="f">
                  <v:textbox style="mso-next-textbox:#_x0000_s1276" inset=",2.3mm">
                    <w:txbxContent>
                      <w:p w14:paraId="0972A55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77" style="position:absolute;left:7177;top:5557;width:720;height:540" coordorigin="2677,2140" coordsize="720,540">
                <v:oval id="_x0000_s1278" style="position:absolute;left:2759;top:2154;width:480;height:480" o:allowincell="f" fillcolor="yellow" strokeweight="3pt">
                  <v:textbox style="mso-next-textbox:#_x0000_s1278">
                    <w:txbxContent>
                      <w:p w14:paraId="025751F8" w14:textId="77777777" w:rsidR="00A51F4A" w:rsidRDefault="00A51F4A" w:rsidP="00D11E54"/>
                    </w:txbxContent>
                  </v:textbox>
                </v:oval>
                <v:shape id="_x0000_s1279" type="#_x0000_t202" style="position:absolute;left:2677;top:2140;width:720;height:540" filled="f" stroked="f">
                  <v:textbox style="mso-next-textbox:#_x0000_s1279" inset=",2.3mm">
                    <w:txbxContent>
                      <w:p w14:paraId="1E4461E8"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0" style="position:absolute;left:10057;top:7177;width:720;height:540" coordorigin="2677,2140" coordsize="720,540">
                <v:oval id="_x0000_s1281" style="position:absolute;left:2759;top:2154;width:480;height:480" o:allowincell="f" fillcolor="yellow" strokeweight="3pt">
                  <v:textbox style="mso-next-textbox:#_x0000_s1281">
                    <w:txbxContent>
                      <w:p w14:paraId="288423F0" w14:textId="77777777" w:rsidR="00A51F4A" w:rsidRDefault="00A51F4A" w:rsidP="00D11E54"/>
                    </w:txbxContent>
                  </v:textbox>
                </v:oval>
                <v:shape id="_x0000_s1282" type="#_x0000_t202" style="position:absolute;left:2677;top:2140;width:720;height:540" filled="f" stroked="f">
                  <v:textbox style="mso-next-textbox:#_x0000_s1282" inset=",2.3mm">
                    <w:txbxContent>
                      <w:p w14:paraId="34E20C2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3" style="position:absolute;left:3757;top:10057;width:720;height:540" coordorigin="2677,2140" coordsize="720,540">
                <v:oval id="_x0000_s1284" style="position:absolute;left:2759;top:2154;width:480;height:480" o:allowincell="f" fillcolor="yellow" strokeweight="3pt">
                  <v:textbox style="mso-next-textbox:#_x0000_s1284">
                    <w:txbxContent>
                      <w:p w14:paraId="2472F269" w14:textId="77777777" w:rsidR="00A51F4A" w:rsidRDefault="00A51F4A" w:rsidP="00D11E54"/>
                    </w:txbxContent>
                  </v:textbox>
                </v:oval>
                <v:shape id="_x0000_s1285" type="#_x0000_t202" style="position:absolute;left:2677;top:2140;width:720;height:540" filled="f" stroked="f">
                  <v:textbox style="mso-next-textbox:#_x0000_s1285" inset=",2.3mm">
                    <w:txbxContent>
                      <w:p w14:paraId="3AC801C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6" style="position:absolute;left:10237;top:8977;width:720;height:540" coordorigin="2677,2140" coordsize="720,540">
                <v:oval id="_x0000_s1287" style="position:absolute;left:2759;top:2154;width:480;height:480" o:allowincell="f" fillcolor="yellow" strokeweight="3pt">
                  <v:textbox style="mso-next-textbox:#_x0000_s1287">
                    <w:txbxContent>
                      <w:p w14:paraId="6EC36C84" w14:textId="77777777" w:rsidR="00A51F4A" w:rsidRDefault="00A51F4A" w:rsidP="00D11E54"/>
                    </w:txbxContent>
                  </v:textbox>
                </v:oval>
                <v:shape id="_x0000_s1288" type="#_x0000_t202" style="position:absolute;left:2677;top:2140;width:720;height:540" filled="f" stroked="f">
                  <v:textbox style="mso-next-textbox:#_x0000_s1288" inset=",2.3mm">
                    <w:txbxContent>
                      <w:p w14:paraId="228A2A4D" w14:textId="77777777" w:rsidR="00A51F4A" w:rsidRPr="00977877" w:rsidRDefault="00A51F4A" w:rsidP="00D11E54">
                        <w:pPr>
                          <w:rPr>
                            <w:rFonts w:cs="Arial"/>
                            <w:b/>
                            <w:sz w:val="18"/>
                            <w:szCs w:val="18"/>
                          </w:rPr>
                        </w:pPr>
                        <w:r w:rsidRPr="00977877">
                          <w:rPr>
                            <w:rFonts w:cs="Arial"/>
                            <w:b/>
                            <w:sz w:val="18"/>
                            <w:szCs w:val="18"/>
                          </w:rPr>
                          <w:t>SPS</w:t>
                        </w:r>
                      </w:p>
                    </w:txbxContent>
                  </v:textbox>
                </v:shape>
              </v:group>
              <v:oval id="_x0000_s1289" style="position:absolute;left:7237;top:9577;width:480;height:480" fillcolor="yellow" strokeweight="1.5pt">
                <v:textbox style="mso-next-textbox:#_x0000_s1289">
                  <w:txbxContent>
                    <w:p w14:paraId="05C9DEAA" w14:textId="77777777" w:rsidR="00A51F4A" w:rsidRPr="00C318BC" w:rsidRDefault="00A51F4A" w:rsidP="00D11E54">
                      <w:pPr>
                        <w:rPr>
                          <w:rFonts w:cs="Arial"/>
                          <w:b/>
                          <w:szCs w:val="22"/>
                        </w:rPr>
                      </w:pPr>
                      <w:r w:rsidRPr="00C318BC">
                        <w:rPr>
                          <w:rFonts w:cs="Arial"/>
                          <w:b/>
                          <w:szCs w:val="22"/>
                        </w:rPr>
                        <w:t>I</w:t>
                      </w:r>
                    </w:p>
                  </w:txbxContent>
                </v:textbox>
              </v:oval>
              <v:oval id="_x0000_s1290" style="position:absolute;left:3757;top:7777;width:480;height:480" fillcolor="yellow" strokeweight="1.5pt">
                <v:textbox style="mso-next-textbox:#_x0000_s1290">
                  <w:txbxContent>
                    <w:p w14:paraId="56E82EE9" w14:textId="77777777" w:rsidR="00A51F4A" w:rsidRPr="00C318BC" w:rsidRDefault="00A51F4A" w:rsidP="00D11E54">
                      <w:pPr>
                        <w:rPr>
                          <w:rFonts w:cs="Arial"/>
                          <w:b/>
                          <w:szCs w:val="22"/>
                        </w:rPr>
                      </w:pPr>
                      <w:r w:rsidRPr="00C318BC">
                        <w:rPr>
                          <w:rFonts w:cs="Arial"/>
                          <w:b/>
                          <w:szCs w:val="22"/>
                        </w:rPr>
                        <w:t>I</w:t>
                      </w:r>
                      <w:r>
                        <w:rPr>
                          <w:rFonts w:cs="Arial"/>
                          <w:b/>
                          <w:szCs w:val="22"/>
                        </w:rPr>
                        <w:t>s</w:t>
                      </w:r>
                    </w:p>
                  </w:txbxContent>
                </v:textbox>
              </v:oval>
            </v:group>
          </v:group>
        </w:pict>
      </w:r>
    </w:p>
    <w:p w14:paraId="7888AE52" w14:textId="77777777" w:rsidR="004415FA" w:rsidRPr="00CA0162" w:rsidRDefault="004415FA" w:rsidP="00D11E54">
      <w:pPr>
        <w:pStyle w:val="BodyText"/>
        <w:rPr>
          <w:rFonts w:cs="Arial"/>
          <w:sz w:val="20"/>
        </w:rPr>
      </w:pPr>
    </w:p>
    <w:p w14:paraId="2E9486BC" w14:textId="77777777" w:rsidR="004415FA" w:rsidRPr="00CA0162" w:rsidRDefault="004415FA" w:rsidP="00D11E54">
      <w:pPr>
        <w:pStyle w:val="BodyText"/>
        <w:rPr>
          <w:rFonts w:cs="Arial"/>
          <w:sz w:val="20"/>
        </w:rPr>
      </w:pPr>
    </w:p>
    <w:p w14:paraId="1301B962" w14:textId="77777777" w:rsidR="004415FA" w:rsidRPr="00CA0162" w:rsidRDefault="004415FA" w:rsidP="00D11E54">
      <w:pPr>
        <w:pStyle w:val="BodyText"/>
        <w:rPr>
          <w:rFonts w:cs="Arial"/>
          <w:sz w:val="20"/>
        </w:rPr>
      </w:pPr>
    </w:p>
    <w:p w14:paraId="4431AB55" w14:textId="77777777" w:rsidR="004415FA" w:rsidRPr="00CA0162" w:rsidRDefault="004415FA" w:rsidP="00D11E54">
      <w:pPr>
        <w:pStyle w:val="BodyText"/>
        <w:rPr>
          <w:rFonts w:cs="Arial"/>
          <w:sz w:val="20"/>
        </w:rPr>
      </w:pPr>
    </w:p>
    <w:p w14:paraId="4086C7B3" w14:textId="77777777" w:rsidR="004415FA" w:rsidRPr="00CA0162" w:rsidRDefault="004415FA" w:rsidP="00D11E54">
      <w:pPr>
        <w:pStyle w:val="BodyText"/>
        <w:rPr>
          <w:rFonts w:cs="Arial"/>
          <w:sz w:val="20"/>
        </w:rPr>
      </w:pPr>
    </w:p>
    <w:p w14:paraId="0DA8067B" w14:textId="77777777" w:rsidR="004415FA" w:rsidRPr="00CA0162" w:rsidRDefault="004415FA" w:rsidP="00D11E54">
      <w:pPr>
        <w:pStyle w:val="BodyText"/>
        <w:rPr>
          <w:rFonts w:cs="Arial"/>
          <w:sz w:val="20"/>
        </w:rPr>
      </w:pPr>
    </w:p>
    <w:p w14:paraId="020D581B" w14:textId="77777777" w:rsidR="004415FA" w:rsidRPr="00CA0162" w:rsidRDefault="004415FA" w:rsidP="00D11E54">
      <w:pPr>
        <w:pStyle w:val="BodyText"/>
        <w:rPr>
          <w:rFonts w:cs="Arial"/>
          <w:sz w:val="20"/>
        </w:rPr>
      </w:pPr>
    </w:p>
    <w:p w14:paraId="54F9B8DB" w14:textId="77777777" w:rsidR="004415FA" w:rsidRPr="00CA0162" w:rsidRDefault="004415FA" w:rsidP="00D11E54">
      <w:pPr>
        <w:pStyle w:val="BodyText"/>
        <w:rPr>
          <w:rFonts w:cs="Arial"/>
          <w:sz w:val="20"/>
        </w:rPr>
      </w:pPr>
    </w:p>
    <w:p w14:paraId="0B359A7B" w14:textId="77777777" w:rsidR="004415FA" w:rsidRPr="00CA0162" w:rsidRDefault="006B61FC" w:rsidP="00D11E54">
      <w:pPr>
        <w:pStyle w:val="BodyText"/>
        <w:rPr>
          <w:rFonts w:cs="Arial"/>
          <w:sz w:val="20"/>
        </w:rPr>
      </w:pPr>
      <w:r>
        <w:rPr>
          <w:rFonts w:cs="Arial"/>
          <w:noProof/>
          <w:sz w:val="20"/>
          <w:lang w:val="de-DE" w:eastAsia="de-DE"/>
        </w:rPr>
        <w:pict w14:anchorId="31346819">
          <v:shape id="_x0000_s1242" type="#_x0000_t202" style="position:absolute;left:0;text-align:left;margin-left:36pt;margin-top:4.5pt;width:63.85pt;height:25.25pt;z-index:251635200" stroked="f">
            <v:textbox style="mso-next-textbox:#_x0000_s1242">
              <w:txbxContent>
                <w:p w14:paraId="0C800574" w14:textId="77777777" w:rsidR="00A51F4A" w:rsidRDefault="00A51F4A" w:rsidP="00D11E54">
                  <w:pPr>
                    <w:jc w:val="center"/>
                    <w:rPr>
                      <w:lang w:val="de-DE"/>
                    </w:rPr>
                  </w:pPr>
                  <w:r>
                    <w:rPr>
                      <w:lang w:val="de-DE"/>
                    </w:rPr>
                    <w:t>&lt; 3 nm</w:t>
                  </w:r>
                </w:p>
              </w:txbxContent>
            </v:textbox>
          </v:shape>
        </w:pict>
      </w:r>
    </w:p>
    <w:p w14:paraId="227420E6" w14:textId="77777777" w:rsidR="004415FA" w:rsidRPr="00CA0162" w:rsidRDefault="004415FA" w:rsidP="00D11E54">
      <w:pPr>
        <w:pStyle w:val="BodyText"/>
        <w:rPr>
          <w:rFonts w:cs="Arial"/>
          <w:sz w:val="20"/>
        </w:rPr>
      </w:pPr>
    </w:p>
    <w:p w14:paraId="5C1EE494" w14:textId="77777777" w:rsidR="004415FA" w:rsidRDefault="004415FA" w:rsidP="00D11E54">
      <w:pPr>
        <w:pStyle w:val="BodyText"/>
        <w:rPr>
          <w:rFonts w:cs="Arial"/>
          <w:sz w:val="20"/>
        </w:rPr>
      </w:pPr>
    </w:p>
    <w:p w14:paraId="2833F77B" w14:textId="77777777" w:rsidR="00325F98" w:rsidRDefault="00325F98" w:rsidP="00D11E54">
      <w:pPr>
        <w:pStyle w:val="BodyText"/>
        <w:rPr>
          <w:rFonts w:cs="Arial"/>
          <w:sz w:val="20"/>
        </w:rPr>
      </w:pPr>
    </w:p>
    <w:p w14:paraId="6CA9EADE" w14:textId="77777777" w:rsidR="00325F98" w:rsidRDefault="00325F98" w:rsidP="00D11E54">
      <w:pPr>
        <w:pStyle w:val="BodyText"/>
        <w:rPr>
          <w:rFonts w:cs="Arial"/>
          <w:sz w:val="20"/>
        </w:rPr>
      </w:pPr>
    </w:p>
    <w:p w14:paraId="4DA447E6" w14:textId="77777777" w:rsidR="00325F98" w:rsidRPr="00CA0162" w:rsidRDefault="00325F98" w:rsidP="00D11E54">
      <w:pPr>
        <w:pStyle w:val="BodyText"/>
        <w:rPr>
          <w:rFonts w:cs="Arial"/>
          <w:sz w:val="20"/>
        </w:rPr>
      </w:pPr>
    </w:p>
    <w:p w14:paraId="32672922" w14:textId="77777777" w:rsidR="000812D1" w:rsidRPr="00CA0162" w:rsidRDefault="000812D1" w:rsidP="000812D1">
      <w:pPr>
        <w:pStyle w:val="Figure"/>
        <w:rPr>
          <w:szCs w:val="22"/>
        </w:rPr>
      </w:pPr>
      <w:bookmarkStart w:id="40" w:name="_Toc213984735"/>
      <w:bookmarkStart w:id="41" w:name="_Toc214086795"/>
      <w:bookmarkStart w:id="42" w:name="_Toc206486080"/>
      <w:r w:rsidRPr="00CA0162">
        <w:rPr>
          <w:rFonts w:cs="Arial"/>
          <w:szCs w:val="22"/>
        </w:rPr>
        <w:t xml:space="preserve">Sample marking of </w:t>
      </w:r>
      <w:r w:rsidR="00B654AC" w:rsidRPr="00CA0162">
        <w:rPr>
          <w:rFonts w:cs="Arial"/>
          <w:szCs w:val="22"/>
        </w:rPr>
        <w:t>a</w:t>
      </w:r>
      <w:r w:rsidR="00754947">
        <w:rPr>
          <w:rFonts w:cs="Arial"/>
          <w:szCs w:val="22"/>
        </w:rPr>
        <w:t>n</w:t>
      </w:r>
      <w:r w:rsidR="00B654AC" w:rsidRPr="00CA0162">
        <w:rPr>
          <w:rFonts w:cs="Arial"/>
          <w:szCs w:val="22"/>
        </w:rPr>
        <w:t xml:space="preserve"> </w:t>
      </w:r>
      <w:bookmarkEnd w:id="40"/>
      <w:bookmarkEnd w:id="41"/>
      <w:r w:rsidR="00C37243">
        <w:rPr>
          <w:rFonts w:cs="Arial"/>
          <w:szCs w:val="22"/>
        </w:rPr>
        <w:t>OWF</w:t>
      </w:r>
    </w:p>
    <w:p w14:paraId="3AA1CA61" w14:textId="77777777" w:rsidR="004D072D" w:rsidRPr="00CA0162" w:rsidRDefault="00C37243" w:rsidP="00523294">
      <w:pPr>
        <w:pStyle w:val="Heading3"/>
      </w:pPr>
      <w:bookmarkStart w:id="43" w:name="_Toc214267335"/>
      <w:r>
        <w:t>Considerations d</w:t>
      </w:r>
      <w:r w:rsidR="004D072D" w:rsidRPr="00CA0162">
        <w:t>uring Construction</w:t>
      </w:r>
      <w:bookmarkEnd w:id="42"/>
      <w:bookmarkEnd w:id="43"/>
    </w:p>
    <w:p w14:paraId="6BDDBA96" w14:textId="77777777" w:rsidR="000D3E54" w:rsidRPr="00CA0162" w:rsidRDefault="000D3E54" w:rsidP="000D3E54">
      <w:pPr>
        <w:pStyle w:val="BodyText"/>
      </w:pPr>
      <w:r w:rsidRPr="00CA0162">
        <w:t>During the construction/ decommissio</w:t>
      </w:r>
      <w:r>
        <w:t>ning of Offshore Structures</w:t>
      </w:r>
      <w:r w:rsidRPr="00CA0162">
        <w:t>, working areas should be established and marked in accordance with the IALA MBS</w:t>
      </w:r>
      <w:r>
        <w:t xml:space="preserve">. </w:t>
      </w:r>
      <w:r w:rsidRPr="00CA0162">
        <w:t xml:space="preserve">National Authorities should also consider the use of </w:t>
      </w:r>
      <w:r>
        <w:t xml:space="preserve">floating AtoN or </w:t>
      </w:r>
      <w:r w:rsidRPr="00CA0162">
        <w:t>guard ships in areas of high traffic density.</w:t>
      </w:r>
    </w:p>
    <w:p w14:paraId="344BF40B" w14:textId="77777777" w:rsidR="000D3E54" w:rsidRPr="00CA0162" w:rsidRDefault="000D3E54" w:rsidP="000D3E54">
      <w:pPr>
        <w:pStyle w:val="BodyText"/>
      </w:pPr>
      <w:r>
        <w:t xml:space="preserve">MSI </w:t>
      </w:r>
      <w:r w:rsidRPr="00CA0162">
        <w:t>must be promulgated in advance of and during any offshore</w:t>
      </w:r>
      <w:r>
        <w:t xml:space="preserve"> structure/ platform</w:t>
      </w:r>
      <w:r w:rsidRPr="00CA0162">
        <w:t xml:space="preserve"> construction/ decommissio</w:t>
      </w:r>
      <w:r>
        <w:t>ning</w:t>
      </w:r>
      <w:r w:rsidRPr="00CA0162">
        <w:t>.</w:t>
      </w:r>
    </w:p>
    <w:p w14:paraId="60DE2508" w14:textId="77777777" w:rsidR="000D3E54" w:rsidRPr="00CA0162" w:rsidRDefault="000D3E54" w:rsidP="000D3E54">
      <w:pPr>
        <w:pStyle w:val="BodyText"/>
      </w:pPr>
      <w:r w:rsidRPr="00CA0162">
        <w:t xml:space="preserve">When decommissioning such devices, the Authority </w:t>
      </w:r>
      <w:r>
        <w:t>should ensure that the operator</w:t>
      </w:r>
      <w:r w:rsidRPr="00CA0162">
        <w:t xml:space="preserve">/ contractor </w:t>
      </w:r>
      <w:proofErr w:type="gramStart"/>
      <w:r w:rsidRPr="00CA0162">
        <w:t>is</w:t>
      </w:r>
      <w:proofErr w:type="gramEnd"/>
      <w:r w:rsidRPr="00CA0162">
        <w:t xml:space="preserve"> obliged to remove all obstruction</w:t>
      </w:r>
      <w:r w:rsidR="0094206C" w:rsidRPr="0094206C">
        <w:rPr>
          <w:lang w:val="en-US"/>
        </w:rPr>
        <w:t>s</w:t>
      </w:r>
      <w:r w:rsidRPr="00B951EF">
        <w:t>,</w:t>
      </w:r>
      <w:r w:rsidRPr="00CA0162">
        <w:t xml:space="preserve"> so that the sea bed is returned to its original depth and topography.  In the event that any residue or obstruction remains that, in the op</w:t>
      </w:r>
      <w:r>
        <w:t>inion of the Authority</w:t>
      </w:r>
      <w:r w:rsidRPr="00CA0162">
        <w:t xml:space="preserve">, constitutes </w:t>
      </w:r>
      <w:r>
        <w:t>a danger to navigation, then that</w:t>
      </w:r>
      <w:r w:rsidRPr="00CA0162">
        <w:t xml:space="preserve"> sh</w:t>
      </w:r>
      <w:r>
        <w:t>all be marked according to the A</w:t>
      </w:r>
      <w:r w:rsidRPr="00CA0162">
        <w:t>uthority’s requirements.</w:t>
      </w:r>
    </w:p>
    <w:p w14:paraId="453F9858" w14:textId="77777777" w:rsidR="004D072D" w:rsidRDefault="004D072D" w:rsidP="00523294">
      <w:pPr>
        <w:pStyle w:val="BodyText"/>
      </w:pPr>
      <w:r w:rsidRPr="00CA0162">
        <w:t xml:space="preserve">Power cables between </w:t>
      </w:r>
      <w:r w:rsidR="003A181C">
        <w:t>WTG</w:t>
      </w:r>
      <w:r w:rsidRPr="00CA0162">
        <w:t xml:space="preserve">, between </w:t>
      </w:r>
      <w:r w:rsidR="003A181C">
        <w:t xml:space="preserve">WTG </w:t>
      </w:r>
      <w:r w:rsidRPr="00CA0162">
        <w:t xml:space="preserve">and the </w:t>
      </w:r>
      <w:r w:rsidR="003A181C">
        <w:t>Offshore Sub Station</w:t>
      </w:r>
      <w:r w:rsidRPr="00CA0162">
        <w:t>, and between the</w:t>
      </w:r>
      <w:r w:rsidR="003A181C">
        <w:t xml:space="preserve"> Offshore Sub Station </w:t>
      </w:r>
      <w:r w:rsidRPr="00CA0162">
        <w:t>and the shore should be sufficiently trenched to avoid exposure from scouring / sand migration or trawling activities.</w:t>
      </w:r>
    </w:p>
    <w:p w14:paraId="33C44C26" w14:textId="77777777" w:rsidR="000C267C" w:rsidRPr="00CA0162" w:rsidRDefault="000C267C" w:rsidP="00523294">
      <w:pPr>
        <w:pStyle w:val="BodyText"/>
      </w:pPr>
    </w:p>
    <w:p w14:paraId="0CAA2207" w14:textId="77777777" w:rsidR="004D072D" w:rsidRPr="00CA0162" w:rsidRDefault="004D072D" w:rsidP="00523294">
      <w:pPr>
        <w:pStyle w:val="Heading3"/>
      </w:pPr>
      <w:bookmarkStart w:id="44" w:name="_Toc206486081"/>
      <w:bookmarkStart w:id="45" w:name="_Toc214267336"/>
      <w:r w:rsidRPr="00CA0162">
        <w:t>Additional Considerations</w:t>
      </w:r>
      <w:bookmarkEnd w:id="44"/>
      <w:bookmarkEnd w:id="45"/>
    </w:p>
    <w:p w14:paraId="75E8204F" w14:textId="77777777" w:rsidR="004D072D" w:rsidRPr="000C267C" w:rsidRDefault="004D072D" w:rsidP="00523294">
      <w:pPr>
        <w:pStyle w:val="BodyText"/>
      </w:pPr>
      <w:r w:rsidRPr="00CA0162">
        <w:t>Depending on the marking, lighting and lateral separation of the peripheral structures, the additional markin</w:t>
      </w:r>
      <w:r w:rsidRPr="000C267C">
        <w:t>g of the</w:t>
      </w:r>
      <w:r w:rsidR="00754947" w:rsidRPr="000C267C">
        <w:t xml:space="preserve"> individual structures within an OWF</w:t>
      </w:r>
      <w:r w:rsidRPr="000C267C">
        <w:t xml:space="preserve"> may be considered as follows:</w:t>
      </w:r>
    </w:p>
    <w:p w14:paraId="652C789F" w14:textId="77777777" w:rsidR="004D072D" w:rsidRPr="000C267C" w:rsidRDefault="004D072D" w:rsidP="00D245C0">
      <w:pPr>
        <w:pStyle w:val="BodyText"/>
        <w:numPr>
          <w:ilvl w:val="0"/>
          <w:numId w:val="57"/>
        </w:numPr>
      </w:pPr>
      <w:r w:rsidRPr="000C267C">
        <w:lastRenderedPageBreak/>
        <w:t>Lighting of each structure</w:t>
      </w:r>
    </w:p>
    <w:p w14:paraId="761C6AC3" w14:textId="77777777" w:rsidR="004D072D" w:rsidRPr="000C267C" w:rsidRDefault="004D072D" w:rsidP="00D245C0">
      <w:pPr>
        <w:pStyle w:val="BodyText"/>
        <w:numPr>
          <w:ilvl w:val="0"/>
          <w:numId w:val="57"/>
        </w:numPr>
      </w:pPr>
      <w:r w:rsidRPr="000C267C">
        <w:t>Individual structures unligh</w:t>
      </w:r>
      <w:r w:rsidR="00D245C0">
        <w:t>ted with retro-reflective areas</w:t>
      </w:r>
    </w:p>
    <w:p w14:paraId="3B38B679" w14:textId="77777777" w:rsidR="004D072D" w:rsidRPr="000C267C" w:rsidRDefault="004D072D" w:rsidP="00D245C0">
      <w:pPr>
        <w:pStyle w:val="BodyText"/>
        <w:numPr>
          <w:ilvl w:val="0"/>
          <w:numId w:val="57"/>
        </w:numPr>
      </w:pPr>
      <w:r w:rsidRPr="000C267C">
        <w:t xml:space="preserve">Individual structures illuminated with down-lights </w:t>
      </w:r>
      <w:r w:rsidR="00D245C0">
        <w:t>on ladders and access platforms</w:t>
      </w:r>
    </w:p>
    <w:p w14:paraId="09BD0EB6" w14:textId="77777777" w:rsidR="004D072D" w:rsidRPr="000C267C" w:rsidRDefault="004D072D" w:rsidP="00D245C0">
      <w:pPr>
        <w:pStyle w:val="BodyText"/>
        <w:numPr>
          <w:ilvl w:val="0"/>
          <w:numId w:val="57"/>
        </w:numPr>
      </w:pPr>
      <w:r w:rsidRPr="000C267C">
        <w:t xml:space="preserve">Use of flashing yellow lights with a </w:t>
      </w:r>
      <w:r w:rsidR="003A181C" w:rsidRPr="000C267C">
        <w:t>M</w:t>
      </w:r>
      <w:r w:rsidR="000D3E54" w:rsidRPr="000C267C">
        <w:t xml:space="preserve">ER of 2 </w:t>
      </w:r>
      <w:r w:rsidR="00A51F4A" w:rsidRPr="000C267C">
        <w:t xml:space="preserve">Nautical </w:t>
      </w:r>
      <w:r w:rsidR="000D3E54" w:rsidRPr="000C267C">
        <w:t>Miles</w:t>
      </w:r>
    </w:p>
    <w:p w14:paraId="34EA0BEC" w14:textId="77777777" w:rsidR="004D072D" w:rsidRPr="000C267C" w:rsidRDefault="004D072D" w:rsidP="00D245C0">
      <w:pPr>
        <w:pStyle w:val="BodyText"/>
        <w:numPr>
          <w:ilvl w:val="0"/>
          <w:numId w:val="57"/>
        </w:numPr>
      </w:pPr>
      <w:r w:rsidRPr="000C267C">
        <w:t xml:space="preserve">Identifying numbers on each individual </w:t>
      </w:r>
      <w:r w:rsidR="00AF3D25" w:rsidRPr="000C267C">
        <w:t>structure,</w:t>
      </w:r>
      <w:r w:rsidRPr="000C267C">
        <w:t xml:space="preserve"> </w:t>
      </w:r>
      <w:r w:rsidR="003A181C" w:rsidRPr="000C267C">
        <w:t xml:space="preserve">whether </w:t>
      </w:r>
      <w:r w:rsidR="00D245C0">
        <w:t>lit or unlit</w:t>
      </w:r>
    </w:p>
    <w:p w14:paraId="11D8323B" w14:textId="77777777" w:rsidR="004D072D" w:rsidRPr="00CA0162" w:rsidRDefault="004D072D" w:rsidP="00523294">
      <w:pPr>
        <w:pStyle w:val="BodyText"/>
      </w:pPr>
      <w:r w:rsidRPr="00CA0162">
        <w:t xml:space="preserve">An </w:t>
      </w:r>
      <w:r w:rsidR="003A181C">
        <w:t xml:space="preserve">Offshore </w:t>
      </w:r>
      <w:r w:rsidR="00D245C0">
        <w:t>Transformer/</w:t>
      </w:r>
      <w:r w:rsidR="003A181C">
        <w:t>Sub</w:t>
      </w:r>
      <w:r w:rsidR="00D245C0">
        <w:t>-</w:t>
      </w:r>
      <w:r w:rsidR="003A181C">
        <w:t xml:space="preserve">Station </w:t>
      </w:r>
      <w:r w:rsidRPr="00CA0162">
        <w:t xml:space="preserve">or a </w:t>
      </w:r>
      <w:r w:rsidR="003A181C">
        <w:t>Meteorological Mast</w:t>
      </w:r>
      <w:r w:rsidRPr="00CA0162">
        <w:t xml:space="preserve">, if considered to be a composite part of the </w:t>
      </w:r>
      <w:r w:rsidR="003A181C">
        <w:t>OWF</w:t>
      </w:r>
      <w:r w:rsidRPr="00CA0162">
        <w:t xml:space="preserve">, should be included as part of the overall </w:t>
      </w:r>
      <w:r w:rsidR="00754947">
        <w:t>OWF</w:t>
      </w:r>
      <w:r w:rsidRPr="00CA0162">
        <w:t xml:space="preserve"> marking.</w:t>
      </w:r>
      <w:r w:rsidR="00523294" w:rsidRPr="00CA0162">
        <w:t xml:space="preserve"> </w:t>
      </w:r>
      <w:r w:rsidRPr="00CA0162">
        <w:t xml:space="preserve"> If not considered to be within the </w:t>
      </w:r>
      <w:r w:rsidR="003A181C">
        <w:t>OWF</w:t>
      </w:r>
      <w:r w:rsidRPr="00CA0162">
        <w:t xml:space="preserve"> block it should be </w:t>
      </w:r>
      <w:r w:rsidR="00523294" w:rsidRPr="00CA0162">
        <w:t>marked as an offshore structure</w:t>
      </w:r>
      <w:r w:rsidR="000D3E54">
        <w:t xml:space="preserve">, i.e. </w:t>
      </w:r>
      <w:r w:rsidRPr="00CA0162">
        <w:t xml:space="preserve">flashing </w:t>
      </w:r>
      <w:r w:rsidR="000D3E54">
        <w:t xml:space="preserve">Mo (U) W </w:t>
      </w:r>
      <w:r w:rsidR="000D3E54">
        <w:rPr>
          <w:rFonts w:cs="Arial"/>
        </w:rPr>
        <w:t>≤</w:t>
      </w:r>
      <w:r w:rsidR="000D3E54">
        <w:t>15 s.</w:t>
      </w:r>
    </w:p>
    <w:p w14:paraId="2E0BBE94" w14:textId="77777777" w:rsidR="00DF5FCE" w:rsidRDefault="004D072D" w:rsidP="00523294">
      <w:pPr>
        <w:pStyle w:val="BodyText"/>
        <w:rPr>
          <w:bCs/>
        </w:rPr>
      </w:pPr>
      <w:r w:rsidRPr="00CA0162">
        <w:rPr>
          <w:bCs/>
        </w:rPr>
        <w:t>As far as practicable, Aero</w:t>
      </w:r>
      <w:r w:rsidR="0086462D">
        <w:rPr>
          <w:bCs/>
        </w:rPr>
        <w:t>nautical</w:t>
      </w:r>
      <w:r w:rsidRPr="00CA0162">
        <w:rPr>
          <w:bCs/>
        </w:rPr>
        <w:t xml:space="preserve"> obstruction warning lights fitted to the tops of </w:t>
      </w:r>
      <w:r w:rsidR="00464B67">
        <w:rPr>
          <w:bCs/>
        </w:rPr>
        <w:t xml:space="preserve">WTG </w:t>
      </w:r>
      <w:r w:rsidRPr="00CA0162">
        <w:rPr>
          <w:bCs/>
        </w:rPr>
        <w:t xml:space="preserve">should not be visible below the horizontal plane of these lights.  </w:t>
      </w:r>
      <w:r w:rsidR="0069135E">
        <w:t>T</w:t>
      </w:r>
      <w:r w:rsidR="0069135E" w:rsidRPr="00CA0162">
        <w:t xml:space="preserve">he </w:t>
      </w:r>
      <w:r w:rsidR="0069135E">
        <w:t>air navigation Authorities</w:t>
      </w:r>
      <w:r w:rsidR="0069135E">
        <w:rPr>
          <w:bCs/>
        </w:rPr>
        <w:t xml:space="preserve"> </w:t>
      </w:r>
      <w:r w:rsidRPr="00CA0162">
        <w:rPr>
          <w:bCs/>
        </w:rPr>
        <w:t>should be consulted regarding the specification of such lights.</w:t>
      </w:r>
    </w:p>
    <w:p w14:paraId="139AEFA3" w14:textId="77777777" w:rsidR="0069135E" w:rsidRPr="00CA0162" w:rsidRDefault="0069135E" w:rsidP="00523294">
      <w:pPr>
        <w:pStyle w:val="BodyText"/>
        <w:rPr>
          <w:bCs/>
        </w:rPr>
      </w:pPr>
    </w:p>
    <w:p w14:paraId="39E7F8B6" w14:textId="77777777" w:rsidR="004D072D" w:rsidRPr="00CA0162" w:rsidRDefault="004D072D" w:rsidP="00C16E55">
      <w:pPr>
        <w:pStyle w:val="Heading2"/>
      </w:pPr>
      <w:bookmarkStart w:id="46" w:name="_Toc206486082"/>
      <w:bookmarkStart w:id="47" w:name="_Toc214267337"/>
      <w:r w:rsidRPr="00CA0162">
        <w:t>MARKING OF OFFSHORE WAVE AND TIDAL ENERGY DEVICES</w:t>
      </w:r>
      <w:bookmarkEnd w:id="46"/>
      <w:bookmarkEnd w:id="47"/>
    </w:p>
    <w:p w14:paraId="133D3650" w14:textId="77777777" w:rsidR="004D072D" w:rsidRPr="00CA0162" w:rsidRDefault="004D072D" w:rsidP="00523294">
      <w:pPr>
        <w:pStyle w:val="Heading3"/>
      </w:pPr>
      <w:bookmarkStart w:id="48" w:name="_Toc206486083"/>
      <w:bookmarkStart w:id="49" w:name="_Toc214267338"/>
      <w:r w:rsidRPr="00CA0162">
        <w:t>General</w:t>
      </w:r>
      <w:bookmarkEnd w:id="48"/>
      <w:bookmarkEnd w:id="49"/>
    </w:p>
    <w:p w14:paraId="2E594686" w14:textId="77777777"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14:paraId="31F343A5" w14:textId="77777777" w:rsidR="004D072D" w:rsidRPr="00CA0162" w:rsidRDefault="004D072D" w:rsidP="00523294">
      <w:pPr>
        <w:pStyle w:val="BodyText"/>
      </w:pPr>
      <w:r w:rsidRPr="00CA0162">
        <w:t xml:space="preserve">In general, any risk assessment of offshore wave and tidal extraction devices will likely determine that, when compared to gas and oil structures, there is a lower risk of either pollution or loss of life should a vessel foul such an installation. </w:t>
      </w:r>
      <w:r w:rsidR="00523294" w:rsidRPr="00CA0162">
        <w:t xml:space="preserve"> </w:t>
      </w:r>
      <w:r w:rsidRPr="00CA0162">
        <w:t>Consequently, the marking requirements can be mitigated.  It should be born</w:t>
      </w:r>
      <w:r w:rsidR="00C34F0A">
        <w:t>e</w:t>
      </w:r>
      <w:r w:rsidRPr="00CA0162">
        <w:t xml:space="preserve"> in mind that many wave and tidal devices are low freeboard floating structures that are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which may also carry electricity, control signals, hydraulics or pneumatics associated with the units. </w:t>
      </w:r>
      <w:r w:rsidR="008722D3" w:rsidRPr="00CA0162">
        <w:t xml:space="preserve"> </w:t>
      </w:r>
      <w:r w:rsidRPr="00CA0162">
        <w:t>It should also be noted that many tidal concepts have fast-moving sub-surface elements such as whirling blades, and these should be taken into account when identif</w:t>
      </w:r>
      <w:r w:rsidR="00523294" w:rsidRPr="00CA0162">
        <w:t>ying the marking requirements.</w:t>
      </w:r>
    </w:p>
    <w:p w14:paraId="5C76D6EC" w14:textId="77777777" w:rsidR="006E0D94" w:rsidRDefault="006E0D94" w:rsidP="006E0D94">
      <w:pPr>
        <w:pStyle w:val="BodyText"/>
      </w:pPr>
      <w:r w:rsidRPr="00CA0162">
        <w:t>Consultation between the stakeholders such as Developers, Nati</w:t>
      </w:r>
      <w:r>
        <w:t xml:space="preserve">onal Administrations, Competent Authorities, AtoN providers and wave and tidal generator contractors/ </w:t>
      </w:r>
      <w:r w:rsidRPr="00CA0162">
        <w:t xml:space="preserve">developers should take place at an early stage.  </w:t>
      </w:r>
    </w:p>
    <w:p w14:paraId="56200E99" w14:textId="77777777" w:rsidR="006E0D94" w:rsidRPr="00CA0162" w:rsidRDefault="006E0D94" w:rsidP="006E0D94">
      <w:pPr>
        <w:pStyle w:val="BodyText"/>
      </w:pPr>
      <w:r>
        <w:t>D</w:t>
      </w:r>
      <w:r w:rsidRPr="00CA0162">
        <w:t>evelopment o</w:t>
      </w:r>
      <w:r>
        <w:t>f wave and tidal generators farm</w:t>
      </w:r>
      <w:r w:rsidRPr="00CA0162">
        <w:t xml:space="preserve"> should not prejudice the safe use of Traffic Separation Schemes, Inshore Traffic Zones, recognised sea lanes and safe access to anchorages, harbours and places of refuge.  O</w:t>
      </w:r>
      <w:r>
        <w:t>n a case-by-case basis,</w:t>
      </w:r>
      <w:r w:rsidRPr="00CA0162">
        <w:t xml:space="preserve"> Authorities may consider establishing Exclusi</w:t>
      </w:r>
      <w:r>
        <w:t xml:space="preserve">on or Safety Zones to </w:t>
      </w:r>
      <w:r w:rsidRPr="00CA0162">
        <w:t>prohibit or restrict vessels from entering</w:t>
      </w:r>
      <w:r>
        <w:t xml:space="preserve"> these areas</w:t>
      </w:r>
      <w:r w:rsidRPr="00CA0162">
        <w:t>.  Such information should be shown on the navigation chart, as appropriate.</w:t>
      </w:r>
    </w:p>
    <w:p w14:paraId="26DCEEE2" w14:textId="77777777" w:rsidR="006E0D94" w:rsidRPr="00CA0162" w:rsidRDefault="006E0D94" w:rsidP="006E0D94">
      <w:pPr>
        <w:pStyle w:val="BodyText"/>
      </w:pPr>
      <w:r w:rsidRPr="00CA0162">
        <w:t>In order to avoid</w:t>
      </w:r>
      <w:r>
        <w:t xml:space="preserve"> confusion from</w:t>
      </w:r>
      <w:r w:rsidRPr="001D5DBF">
        <w:t xml:space="preserve"> </w:t>
      </w:r>
      <w:r w:rsidRPr="00CA0162">
        <w:t>a high-density</w:t>
      </w:r>
      <w:r>
        <w:t xml:space="preserve"> of AtoN (and other general lighting)</w:t>
      </w:r>
      <w:r w:rsidRPr="00CA0162">
        <w:t xml:space="preserve">, full consideration should be given to </w:t>
      </w:r>
      <w:r>
        <w:t>the use of synchronised lights</w:t>
      </w:r>
      <w:r w:rsidRPr="00CA0162">
        <w:t>, different light characters and varied light ranges.</w:t>
      </w:r>
    </w:p>
    <w:p w14:paraId="04C50BC7" w14:textId="77777777" w:rsidR="008D7564" w:rsidRPr="002D2426" w:rsidRDefault="004D072D" w:rsidP="00523294">
      <w:pPr>
        <w:pStyle w:val="BodyText"/>
      </w:pPr>
      <w:r w:rsidRPr="00CA0162">
        <w:t>There has been some evidence that sea-bed scouring at the bases of offshore renewable energy installations in areas of strong tides or currents has resulted in significant deposits of mate</w:t>
      </w:r>
      <w:r w:rsidR="006E0D94">
        <w:t>rial in other locations.  Some A</w:t>
      </w:r>
      <w:r w:rsidRPr="00CA0162">
        <w:t xml:space="preserve">uthorities have insisted on fitting depth monitoring devices to such installations to measure scour.  This may need to be considered when approving wave and tidal energy </w:t>
      </w:r>
      <w:r w:rsidR="00523294" w:rsidRPr="00CA0162">
        <w:t>extraction proposals/locations.</w:t>
      </w:r>
    </w:p>
    <w:p w14:paraId="16618333" w14:textId="77777777" w:rsidR="008D7564" w:rsidRPr="002D2426" w:rsidRDefault="008D7564" w:rsidP="00523294">
      <w:pPr>
        <w:pStyle w:val="BodyText"/>
      </w:pPr>
    </w:p>
    <w:p w14:paraId="35F2EDF4" w14:textId="77777777" w:rsidR="004D072D" w:rsidRPr="00CA0162" w:rsidRDefault="004D072D" w:rsidP="00523294">
      <w:pPr>
        <w:pStyle w:val="Heading3"/>
      </w:pPr>
      <w:bookmarkStart w:id="50" w:name="_Toc206486084"/>
      <w:bookmarkStart w:id="51" w:name="_Ref214086030"/>
      <w:bookmarkStart w:id="52" w:name="_Toc214267339"/>
      <w:r w:rsidRPr="00CA0162">
        <w:lastRenderedPageBreak/>
        <w:t>Marking</w:t>
      </w:r>
      <w:bookmarkEnd w:id="50"/>
      <w:bookmarkEnd w:id="51"/>
      <w:bookmarkEnd w:id="52"/>
    </w:p>
    <w:p w14:paraId="439F8CD9" w14:textId="77777777" w:rsidR="004D072D" w:rsidRPr="00CA0162" w:rsidRDefault="004D072D" w:rsidP="00523294">
      <w:pPr>
        <w:pStyle w:val="BodyText"/>
      </w:pPr>
      <w:r w:rsidRPr="00CA0162">
        <w:t>Wave and Tidal energy extraction devices should be marked as a single unit or as a block or field as follows:</w:t>
      </w:r>
    </w:p>
    <w:p w14:paraId="5AEB2730" w14:textId="77777777" w:rsidR="004D072D" w:rsidRDefault="004D072D" w:rsidP="00523294">
      <w:pPr>
        <w:pStyle w:val="List1"/>
        <w:numPr>
          <w:ilvl w:val="0"/>
          <w:numId w:val="45"/>
        </w:numPr>
      </w:pPr>
      <w:r w:rsidRPr="00CA0162">
        <w:t xml:space="preserve">When structures are fixed to the seabed and extend above the surface, they should be marked in accordance with the recommendations contained in Section </w:t>
      </w:r>
      <w:r w:rsidR="00AF3D25" w:rsidRPr="00CA0162">
        <w:t>2.</w:t>
      </w:r>
      <w:r w:rsidR="00754947">
        <w:t>3, Marking of</w:t>
      </w:r>
      <w:r w:rsidRPr="00CA0162">
        <w:t xml:space="preserve"> </w:t>
      </w:r>
      <w:r w:rsidR="00754947">
        <w:t>OWF</w:t>
      </w:r>
      <w:r w:rsidRPr="00CA0162">
        <w:t>.</w:t>
      </w:r>
    </w:p>
    <w:p w14:paraId="0A4B4BC9" w14:textId="77777777" w:rsidR="003B44B2" w:rsidRDefault="00B61BA8">
      <w:pPr>
        <w:pStyle w:val="List1"/>
        <w:numPr>
          <w:ilvl w:val="0"/>
          <w:numId w:val="0"/>
        </w:numPr>
        <w:ind w:left="567"/>
      </w:pPr>
      <w:r>
        <w:rPr>
          <w:noProof/>
          <w:lang w:val="nl-NL" w:eastAsia="nl-NL"/>
        </w:rPr>
        <w:drawing>
          <wp:inline distT="0" distB="0" distL="0" distR="0" wp14:anchorId="428A590E" wp14:editId="50873CFC">
            <wp:extent cx="5939790" cy="3473441"/>
            <wp:effectExtent l="19050" t="0" r="3810" b="0"/>
            <wp:docPr id="84"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5939790" cy="3473441"/>
                    </a:xfrm>
                    <a:prstGeom prst="rect">
                      <a:avLst/>
                    </a:prstGeom>
                    <a:noFill/>
                    <a:ln w="9525">
                      <a:noFill/>
                      <a:miter lim="800000"/>
                      <a:headEnd/>
                      <a:tailEnd/>
                    </a:ln>
                  </pic:spPr>
                </pic:pic>
              </a:graphicData>
            </a:graphic>
          </wp:inline>
        </w:drawing>
      </w:r>
    </w:p>
    <w:p w14:paraId="05A70E5A" w14:textId="77777777" w:rsidR="004D072D" w:rsidRPr="00CA0162" w:rsidRDefault="004D072D" w:rsidP="00523294">
      <w:pPr>
        <w:pStyle w:val="List1"/>
      </w:pPr>
      <w:r w:rsidRPr="00CA0162">
        <w:t xml:space="preserve">Areas containing surface or sub-surface </w:t>
      </w:r>
      <w:r w:rsidR="00D245C0">
        <w:t>EED</w:t>
      </w:r>
      <w:r w:rsidRPr="00CA0162">
        <w:t xml:space="preserve"> (wave and/or tidal) should be marked by appropriate navigation buoys in accordance with the IALA </w:t>
      </w:r>
      <w:r w:rsidR="00523294" w:rsidRPr="00CA0162">
        <w:t>MBS</w:t>
      </w:r>
      <w:r w:rsidR="00CD0FE4">
        <w:t xml:space="preserve">. In addition, </w:t>
      </w:r>
      <w:r w:rsidRPr="00CA0162">
        <w:t>radar reflectors, retro reflecting material, racons and/or AIS transponders should be fitted as the level of traffic and degree of risk requires.</w:t>
      </w:r>
    </w:p>
    <w:p w14:paraId="74DE4C3D" w14:textId="77777777" w:rsidR="009C1EB7" w:rsidRDefault="004D072D" w:rsidP="00523294">
      <w:pPr>
        <w:pStyle w:val="List1"/>
      </w:pPr>
      <w:r w:rsidRPr="00CA0162">
        <w:t xml:space="preserve">The boundaries of the wave and tidal energy extraction field should be marked by </w:t>
      </w:r>
      <w:r w:rsidR="008A71B8" w:rsidRPr="00CA0162">
        <w:t>lighted n</w:t>
      </w:r>
      <w:r w:rsidRPr="00CA0162">
        <w:t xml:space="preserve">avigational </w:t>
      </w:r>
      <w:r w:rsidR="008A71B8" w:rsidRPr="00CA0162">
        <w:t>b</w:t>
      </w:r>
      <w:r w:rsidRPr="00CA0162">
        <w:t xml:space="preserve">uoys, so as to be visible to the Mariner from all relevant directions in the horizontal plane, by day and by night. </w:t>
      </w:r>
      <w:r w:rsidR="008722D3" w:rsidRPr="00CA0162">
        <w:t xml:space="preserve"> </w:t>
      </w:r>
      <w:r w:rsidRPr="00CA0162">
        <w:t xml:space="preserve">Taking the results of a risk assessment into account, lights should have a </w:t>
      </w:r>
      <w:r w:rsidR="00633AA3">
        <w:t>MER</w:t>
      </w:r>
      <w:r w:rsidRPr="00CA0162">
        <w:t xml:space="preserve"> of at least 5 </w:t>
      </w:r>
      <w:r w:rsidR="00633AA3">
        <w:t>Nautical Miles</w:t>
      </w:r>
      <w:r w:rsidRPr="00CA0162">
        <w:t xml:space="preserve">. </w:t>
      </w:r>
    </w:p>
    <w:p w14:paraId="0F1FAD2F" w14:textId="77777777" w:rsidR="004D072D" w:rsidRPr="00CA0162" w:rsidRDefault="004D072D" w:rsidP="00523294">
      <w:pPr>
        <w:pStyle w:val="List1"/>
      </w:pPr>
      <w:r w:rsidRPr="00CA0162">
        <w:t xml:space="preserve">Taking into account environmental considerations, individual wave and tidal energy devices within a field which extend above the surface should be painted yellow above the waterline.  Depending on the boundary marking, individual devices within the field need not be marked. </w:t>
      </w:r>
      <w:r w:rsidR="00D06324" w:rsidRPr="00CA0162">
        <w:t xml:space="preserve"> </w:t>
      </w:r>
      <w:r w:rsidRPr="00CA0162">
        <w:t xml:space="preserve">However, if marked, they should have flashing yellow lights so as to be visible to the mariner from all relevant directions in the horizontal plane. </w:t>
      </w:r>
      <w:r w:rsidR="00523294" w:rsidRPr="00CA0162">
        <w:t xml:space="preserve"> </w:t>
      </w:r>
      <w:r w:rsidRPr="00CA0162">
        <w:t xml:space="preserve">The flash character of such lights should be sufficiently different from those displayed on the boundary lights with a </w:t>
      </w:r>
      <w:r w:rsidR="00A51F4A">
        <w:t xml:space="preserve">MER </w:t>
      </w:r>
      <w:r w:rsidRPr="00CA0162">
        <w:t xml:space="preserve">of not less than 2 </w:t>
      </w:r>
      <w:r w:rsidR="00633AA3">
        <w:t>Nautical Miles</w:t>
      </w:r>
      <w:r w:rsidR="00A51F4A">
        <w:t>.</w:t>
      </w:r>
    </w:p>
    <w:p w14:paraId="4D43A2A4" w14:textId="77777777" w:rsidR="004D072D" w:rsidRPr="00CA0162" w:rsidRDefault="004D072D" w:rsidP="00523294">
      <w:pPr>
        <w:pStyle w:val="List1"/>
      </w:pPr>
      <w:r w:rsidRPr="00CA0162">
        <w:t xml:space="preserve">Consideration should be given to the provision of AIS </w:t>
      </w:r>
      <w:r w:rsidR="00633AA3">
        <w:t>AtoN</w:t>
      </w:r>
      <w:r w:rsidRPr="00CA0162">
        <w:t xml:space="preserve"> on selected peripheral wav</w:t>
      </w:r>
      <w:r w:rsidR="00523294" w:rsidRPr="00CA0162">
        <w:t>e and/or tidal energy devices.</w:t>
      </w:r>
    </w:p>
    <w:p w14:paraId="36C33AC1" w14:textId="77777777" w:rsidR="004D072D" w:rsidRPr="00CA0162" w:rsidRDefault="004D072D" w:rsidP="00523294">
      <w:pPr>
        <w:pStyle w:val="List1"/>
      </w:pPr>
      <w:r w:rsidRPr="00CA0162">
        <w:t xml:space="preserve">A single wave and/or tidal energy extraction structure, standing alone, that extends above the surface should be painted black, with red horizontal bands, and should be marked as an Isolated Danger as described in the IALA </w:t>
      </w:r>
      <w:r w:rsidR="00523294" w:rsidRPr="00CA0162">
        <w:t>MBS</w:t>
      </w:r>
      <w:r w:rsidRPr="00CA0162">
        <w:t>.</w:t>
      </w:r>
    </w:p>
    <w:p w14:paraId="7AB1DB65" w14:textId="77777777" w:rsidR="004D072D" w:rsidRPr="00CA0162" w:rsidRDefault="004D072D" w:rsidP="00523294">
      <w:pPr>
        <w:pStyle w:val="List1"/>
      </w:pPr>
      <w:r w:rsidRPr="00CA0162">
        <w:t xml:space="preserve">In the case of a single wave and/or tidal energy device which is not visible above the surface but is considered to be a hazard to surface navigation, it should be marked by an IALA special mark yellow buoy with flashing yellow light with a </w:t>
      </w:r>
      <w:r w:rsidR="00A51F4A">
        <w:t xml:space="preserve">MER </w:t>
      </w:r>
      <w:r w:rsidRPr="00CA0162">
        <w:t xml:space="preserve">of not less than 5 </w:t>
      </w:r>
      <w:r w:rsidR="00D665C2">
        <w:lastRenderedPageBreak/>
        <w:t>N</w:t>
      </w:r>
      <w:r w:rsidR="0086462D">
        <w:t>autical</w:t>
      </w:r>
      <w:r w:rsidRPr="00CA0162">
        <w:t xml:space="preserve"> </w:t>
      </w:r>
      <w:r w:rsidR="00D665C2">
        <w:t>M</w:t>
      </w:r>
      <w:r w:rsidR="0086462D">
        <w:t>iles</w:t>
      </w:r>
      <w:r w:rsidR="00A51F4A">
        <w:t xml:space="preserve">; </w:t>
      </w:r>
      <w:r w:rsidRPr="00CA0162">
        <w:t xml:space="preserve">in accordance with the IALA </w:t>
      </w:r>
      <w:r w:rsidR="00FC3935" w:rsidRPr="00CA0162">
        <w:t>MBS</w:t>
      </w:r>
      <w:r w:rsidRPr="00CA0162">
        <w:t>.  It should also be noted that many tidal concepts have fast-moving sub-surface elements such as whirling blades.</w:t>
      </w:r>
    </w:p>
    <w:p w14:paraId="143AB75E" w14:textId="77777777" w:rsidR="004D072D" w:rsidRPr="00CA0162" w:rsidRDefault="004D072D" w:rsidP="00523294">
      <w:pPr>
        <w:pStyle w:val="List1"/>
      </w:pPr>
      <w:r w:rsidRPr="00CA0162">
        <w:t>The Aids to Navigation described herein should comply with IALA Recommendations and have an appropriate availability, normally not less than 99.0% (IALA Category 2).</w:t>
      </w:r>
    </w:p>
    <w:p w14:paraId="2B99466D" w14:textId="77777777" w:rsidR="004D072D" w:rsidRPr="00CA0162" w:rsidRDefault="004D072D" w:rsidP="00523294">
      <w:pPr>
        <w:pStyle w:val="List1"/>
      </w:pPr>
      <w:r w:rsidRPr="00CA0162">
        <w:t>The relevant Hydrographic Office should be informed of the establishment of an energy extraction device or field, to permit appropriate charting of same.</w:t>
      </w:r>
    </w:p>
    <w:p w14:paraId="322F7CB2" w14:textId="77777777" w:rsidR="004D072D" w:rsidRPr="00CA0162" w:rsidRDefault="004D072D" w:rsidP="00523294">
      <w:pPr>
        <w:pStyle w:val="List1"/>
      </w:pPr>
      <w:r w:rsidRPr="00CA0162">
        <w:t>Notices to Mariners should be issued to publicise the establishment of a wave and/or tidal energy device or field.  The Notice to Mariners should include the marking, location and ext</w:t>
      </w:r>
      <w:r w:rsidR="00FC3935" w:rsidRPr="00CA0162">
        <w:t>ent of such devices/fields.</w:t>
      </w:r>
    </w:p>
    <w:p w14:paraId="62CF7BDF" w14:textId="77777777" w:rsidR="004D072D" w:rsidRPr="00CA0162" w:rsidRDefault="004D072D" w:rsidP="00FC3935">
      <w:pPr>
        <w:pStyle w:val="Heading3"/>
      </w:pPr>
      <w:bookmarkStart w:id="53" w:name="_Toc206486085"/>
      <w:bookmarkStart w:id="54" w:name="_Toc214267340"/>
      <w:r w:rsidRPr="00CA0162">
        <w:t>Consi</w:t>
      </w:r>
      <w:r w:rsidR="00EA63FA">
        <w:t>derations D</w:t>
      </w:r>
      <w:r w:rsidRPr="00CA0162">
        <w:t>uring Construction / Decommissioning</w:t>
      </w:r>
      <w:bookmarkEnd w:id="53"/>
      <w:bookmarkEnd w:id="54"/>
    </w:p>
    <w:p w14:paraId="4CD01797" w14:textId="77777777" w:rsidR="00D665C2" w:rsidRPr="00CA0162" w:rsidRDefault="00D665C2" w:rsidP="00D665C2">
      <w:pPr>
        <w:pStyle w:val="BodyText"/>
      </w:pPr>
      <w:r w:rsidRPr="00CA0162">
        <w:t>During the construction/ decommissio</w:t>
      </w:r>
      <w:r>
        <w:t>ning of Offshore Structures</w:t>
      </w:r>
      <w:r w:rsidRPr="00CA0162">
        <w:t>, working areas should be established and marked in accordance with the IALA MBS</w:t>
      </w:r>
      <w:r>
        <w:t xml:space="preserve">. </w:t>
      </w:r>
      <w:r w:rsidRPr="00CA0162">
        <w:t xml:space="preserve">National Authorities should also consider the use of </w:t>
      </w:r>
      <w:r>
        <w:t xml:space="preserve">floating AtoN or </w:t>
      </w:r>
      <w:r w:rsidRPr="00CA0162">
        <w:t>guard ships in areas of high traffic density.</w:t>
      </w:r>
    </w:p>
    <w:p w14:paraId="6625E62D" w14:textId="77777777" w:rsidR="00D665C2" w:rsidRPr="00CA0162" w:rsidRDefault="00D665C2" w:rsidP="00D665C2">
      <w:pPr>
        <w:pStyle w:val="BodyText"/>
      </w:pPr>
      <w:r>
        <w:t xml:space="preserve">MSI </w:t>
      </w:r>
      <w:r w:rsidRPr="00CA0162">
        <w:t>must be promulgated in advance of and during any offshore</w:t>
      </w:r>
      <w:r>
        <w:t xml:space="preserve"> structure/ platform</w:t>
      </w:r>
      <w:r w:rsidRPr="00CA0162">
        <w:t xml:space="preserve"> construction/ decommissio</w:t>
      </w:r>
      <w:r>
        <w:t>ning</w:t>
      </w:r>
      <w:r w:rsidRPr="00CA0162">
        <w:t>.</w:t>
      </w:r>
    </w:p>
    <w:p w14:paraId="56FC42E2" w14:textId="77777777" w:rsidR="00D665C2" w:rsidRPr="00CA0162" w:rsidRDefault="00D665C2" w:rsidP="00D665C2">
      <w:pPr>
        <w:pStyle w:val="BodyText"/>
      </w:pPr>
      <w:r w:rsidRPr="00CA0162">
        <w:t xml:space="preserve">When decommissioning such devices, the Authority </w:t>
      </w:r>
      <w:r>
        <w:t>should ensure that the operator</w:t>
      </w:r>
      <w:r w:rsidRPr="00CA0162">
        <w:t xml:space="preserve">/ contractor </w:t>
      </w:r>
      <w:proofErr w:type="gramStart"/>
      <w:r w:rsidRPr="00CA0162">
        <w:t>is</w:t>
      </w:r>
      <w:proofErr w:type="gramEnd"/>
      <w:r w:rsidRPr="00CA0162">
        <w:t xml:space="preserve"> obliged to remove all obstruction</w:t>
      </w:r>
      <w:r w:rsidR="0094206C" w:rsidRPr="0094206C">
        <w:rPr>
          <w:lang w:val="en-US"/>
        </w:rPr>
        <w:t>s</w:t>
      </w:r>
      <w:r w:rsidRPr="00B951EF">
        <w:t>,</w:t>
      </w:r>
      <w:r w:rsidRPr="00CA0162">
        <w:t xml:space="preserve"> so that the sea bed is returned to its original depth and topography.  In the event that any residue or obstruction remains that, in the op</w:t>
      </w:r>
      <w:r>
        <w:t>inion of the Authority</w:t>
      </w:r>
      <w:r w:rsidRPr="00CA0162">
        <w:t xml:space="preserve">, constitutes </w:t>
      </w:r>
      <w:r>
        <w:t>a danger to navigation, then that</w:t>
      </w:r>
      <w:r w:rsidRPr="00CA0162">
        <w:t xml:space="preserve"> sh</w:t>
      </w:r>
      <w:r>
        <w:t>all be marked according to the A</w:t>
      </w:r>
      <w:r w:rsidRPr="00CA0162">
        <w:t>uthority’s requirements.</w:t>
      </w:r>
    </w:p>
    <w:p w14:paraId="269EBF94" w14:textId="77777777" w:rsidR="004D072D" w:rsidRPr="00CA0162" w:rsidRDefault="004D072D" w:rsidP="00FC3935">
      <w:pPr>
        <w:pStyle w:val="BodyText"/>
      </w:pPr>
      <w:r w:rsidRPr="00CA0162">
        <w:t>During construction, power cables between wave and tidal generators, between such generators and the transformer station, and between the transformer station and the shore should be sufficiently trenched to avoid exposure from scouring / sand migration or trawling activities.</w:t>
      </w:r>
    </w:p>
    <w:p w14:paraId="332864B0" w14:textId="77777777" w:rsidR="004D072D" w:rsidRPr="00CA0162" w:rsidRDefault="004D072D" w:rsidP="00FC3935">
      <w:pPr>
        <w:pStyle w:val="Heading3"/>
      </w:pPr>
      <w:bookmarkStart w:id="55" w:name="_Toc206486086"/>
      <w:bookmarkStart w:id="56" w:name="_Toc214267341"/>
      <w:r w:rsidRPr="00CA0162">
        <w:t>Contingency Plans</w:t>
      </w:r>
      <w:bookmarkEnd w:id="55"/>
      <w:bookmarkEnd w:id="56"/>
    </w:p>
    <w:p w14:paraId="2FAB7833" w14:textId="77777777" w:rsidR="004D072D" w:rsidRPr="00CA0162" w:rsidRDefault="004D072D" w:rsidP="00FC3935">
      <w:pPr>
        <w:pStyle w:val="List1"/>
        <w:numPr>
          <w:ilvl w:val="0"/>
          <w:numId w:val="46"/>
        </w:numPr>
      </w:pPr>
      <w:r w:rsidRPr="00CA0162">
        <w:t>Operators of wave and/or tidal energy extraction devices or fields should develop contingency plans and emergency response plans which address the possibility of individual devices breaking loose</w:t>
      </w:r>
      <w:r w:rsidR="00D665C2">
        <w:t xml:space="preserve"> and becoming floating hazards. AIS AtoN </w:t>
      </w:r>
      <w:r w:rsidRPr="00CA0162">
        <w:t>should be considered.</w:t>
      </w:r>
    </w:p>
    <w:p w14:paraId="602F0236" w14:textId="77777777" w:rsidR="004D072D" w:rsidRPr="00CA0162" w:rsidRDefault="004D072D" w:rsidP="00FC3935">
      <w:pPr>
        <w:pStyle w:val="List1"/>
      </w:pPr>
      <w:r w:rsidRPr="00CA0162">
        <w:t xml:space="preserve">Developers and/or operators should have a reliable maintenance and casualty response regime in place to ensure the required availability targets are met. </w:t>
      </w:r>
      <w:r w:rsidR="00FC3935" w:rsidRPr="00CA0162">
        <w:t xml:space="preserve"> </w:t>
      </w:r>
      <w:r w:rsidRPr="00CA0162">
        <w:t>This will include having the necessary AtoN spares on hand, with provision made at the design stage, where necessary, to ensure safe access.</w:t>
      </w:r>
    </w:p>
    <w:p w14:paraId="0674A89D" w14:textId="77777777" w:rsidR="004D072D" w:rsidRPr="00CA0162" w:rsidRDefault="004D072D" w:rsidP="00FC3935">
      <w:pPr>
        <w:pStyle w:val="Heading3"/>
      </w:pPr>
      <w:bookmarkStart w:id="57" w:name="_Toc206486087"/>
      <w:bookmarkStart w:id="58" w:name="_Toc214267342"/>
      <w:r w:rsidRPr="00CA0162">
        <w:t>Additional Considerations</w:t>
      </w:r>
      <w:bookmarkEnd w:id="57"/>
      <w:bookmarkEnd w:id="58"/>
    </w:p>
    <w:p w14:paraId="44753E17" w14:textId="77777777" w:rsidR="004D072D" w:rsidRPr="00CA0162" w:rsidRDefault="004D072D" w:rsidP="00FC3935">
      <w:pPr>
        <w:pStyle w:val="BodyText"/>
      </w:pPr>
      <w:r w:rsidRPr="00CA0162">
        <w:t xml:space="preserve">Depending on the marking, lighting and lateral separation of the </w:t>
      </w:r>
      <w:r w:rsidR="00EA63FA">
        <w:t>safety</w:t>
      </w:r>
      <w:r w:rsidRPr="00CA0162">
        <w:t xml:space="preserve"> boundary, the additional marking of the individual structures within an energy extraction field, visible above the surface of the sea, may be considered as follows:</w:t>
      </w:r>
    </w:p>
    <w:p w14:paraId="60DBD4E4" w14:textId="77777777" w:rsidR="004D072D" w:rsidRPr="00325F98" w:rsidRDefault="00325F98" w:rsidP="00325F98">
      <w:pPr>
        <w:pStyle w:val="Heading2"/>
        <w:numPr>
          <w:ilvl w:val="1"/>
          <w:numId w:val="58"/>
        </w:numPr>
        <w:rPr>
          <w:b w:val="0"/>
        </w:rPr>
      </w:pPr>
      <w:r w:rsidRPr="00325F98">
        <w:rPr>
          <w:b w:val="0"/>
        </w:rPr>
        <w:t>Lighting of each structure.</w:t>
      </w:r>
    </w:p>
    <w:p w14:paraId="6C83152E" w14:textId="77777777" w:rsidR="004D072D" w:rsidRPr="00325F98" w:rsidRDefault="00325F98" w:rsidP="00325F98">
      <w:pPr>
        <w:pStyle w:val="Heading2"/>
        <w:numPr>
          <w:ilvl w:val="1"/>
          <w:numId w:val="58"/>
        </w:numPr>
        <w:rPr>
          <w:b w:val="0"/>
        </w:rPr>
      </w:pPr>
      <w:r w:rsidRPr="00325F98">
        <w:rPr>
          <w:b w:val="0"/>
        </w:rPr>
        <w:t>Individual structures unlighted with retro-reflective areas.</w:t>
      </w:r>
    </w:p>
    <w:p w14:paraId="7BD06431" w14:textId="77777777" w:rsidR="004D072D" w:rsidRPr="00325F98" w:rsidRDefault="00325F98" w:rsidP="00325F98">
      <w:pPr>
        <w:pStyle w:val="Heading2"/>
        <w:numPr>
          <w:ilvl w:val="1"/>
          <w:numId w:val="58"/>
        </w:numPr>
        <w:rPr>
          <w:b w:val="0"/>
        </w:rPr>
      </w:pPr>
      <w:r w:rsidRPr="00325F98">
        <w:rPr>
          <w:b w:val="0"/>
        </w:rPr>
        <w:t>Individual structures illuminated with down-lights on ladders and access platforms.</w:t>
      </w:r>
    </w:p>
    <w:p w14:paraId="04A0ADF5" w14:textId="77777777" w:rsidR="004D072D" w:rsidRPr="00325F98" w:rsidRDefault="00325F98" w:rsidP="00325F98">
      <w:pPr>
        <w:pStyle w:val="Heading2"/>
        <w:numPr>
          <w:ilvl w:val="1"/>
          <w:numId w:val="58"/>
        </w:numPr>
        <w:rPr>
          <w:b w:val="0"/>
        </w:rPr>
      </w:pPr>
      <w:proofErr w:type="gramStart"/>
      <w:r w:rsidRPr="00325F98">
        <w:rPr>
          <w:b w:val="0"/>
        </w:rPr>
        <w:t xml:space="preserve">Use of flashing yellow lights with a </w:t>
      </w:r>
      <w:proofErr w:type="spellStart"/>
      <w:r w:rsidRPr="00325F98">
        <w:rPr>
          <w:b w:val="0"/>
        </w:rPr>
        <w:t>mer</w:t>
      </w:r>
      <w:proofErr w:type="spellEnd"/>
      <w:r w:rsidRPr="00325F98">
        <w:rPr>
          <w:b w:val="0"/>
        </w:rPr>
        <w:t xml:space="preserve"> of 2 nautical miles.</w:t>
      </w:r>
      <w:proofErr w:type="gramEnd"/>
    </w:p>
    <w:p w14:paraId="233E30C0" w14:textId="77777777" w:rsidR="004D072D" w:rsidRPr="00325F98" w:rsidRDefault="00325F98" w:rsidP="00325F98">
      <w:pPr>
        <w:pStyle w:val="Heading2"/>
        <w:numPr>
          <w:ilvl w:val="1"/>
          <w:numId w:val="58"/>
        </w:numPr>
        <w:rPr>
          <w:b w:val="0"/>
        </w:rPr>
      </w:pPr>
      <w:r w:rsidRPr="00325F98">
        <w:rPr>
          <w:b w:val="0"/>
        </w:rPr>
        <w:t xml:space="preserve">Identifying numbers on each individual </w:t>
      </w:r>
      <w:proofErr w:type="gramStart"/>
      <w:r w:rsidRPr="00325F98">
        <w:rPr>
          <w:b w:val="0"/>
        </w:rPr>
        <w:t>structure,</w:t>
      </w:r>
      <w:proofErr w:type="gramEnd"/>
      <w:r w:rsidRPr="00325F98">
        <w:rPr>
          <w:b w:val="0"/>
        </w:rPr>
        <w:t xml:space="preserve"> either lit or unlit.</w:t>
      </w:r>
    </w:p>
    <w:p w14:paraId="23E0F7B0" w14:textId="77777777" w:rsidR="00DF5FCE" w:rsidRDefault="004D072D" w:rsidP="00EA63FA">
      <w:pPr>
        <w:pStyle w:val="BodyText"/>
      </w:pPr>
      <w:r w:rsidRPr="00CA0162">
        <w:t xml:space="preserve">An electrical </w:t>
      </w:r>
      <w:r w:rsidR="00D245C0">
        <w:t>Offshore Transformer/Sub-</w:t>
      </w:r>
      <w:r w:rsidR="00C34F0A">
        <w:t>Station</w:t>
      </w:r>
      <w:r w:rsidRPr="00CA0162">
        <w:t xml:space="preserve"> or other structure, if considered to be a composite part of the energy extraction field, should be included as part of the overall marking. </w:t>
      </w:r>
      <w:r w:rsidR="000F0171" w:rsidRPr="00CA0162">
        <w:t xml:space="preserve"> </w:t>
      </w:r>
      <w:r w:rsidRPr="00CA0162">
        <w:lastRenderedPageBreak/>
        <w:t>If not considered to be within the boundaries of the field, it should be marked as a single stand alone device as</w:t>
      </w:r>
      <w:r w:rsidR="00EA63FA">
        <w:t xml:space="preserve"> </w:t>
      </w:r>
      <w:r w:rsidRPr="00CA0162">
        <w:t xml:space="preserve">described in Section </w:t>
      </w:r>
      <w:r w:rsidR="00EF4562">
        <w:fldChar w:fldCharType="begin"/>
      </w:r>
      <w:r w:rsidR="00EF4562">
        <w:instrText xml:space="preserve"> REF _Ref214086030 \r \h  \* MERGEFORMAT </w:instrText>
      </w:r>
      <w:r w:rsidR="00EF4562">
        <w:fldChar w:fldCharType="separate"/>
      </w:r>
      <w:r w:rsidR="008D7564">
        <w:t>2.4.2</w:t>
      </w:r>
      <w:r w:rsidR="00EF4562">
        <w:fldChar w:fldCharType="end"/>
      </w:r>
      <w:r w:rsidRPr="00CA0162">
        <w:t xml:space="preserve"> (</w:t>
      </w:r>
      <w:r w:rsidR="008A71B8" w:rsidRPr="00CA0162">
        <w:t>para</w:t>
      </w:r>
      <w:r w:rsidR="00D06324" w:rsidRPr="00CA0162">
        <w:t>graph</w:t>
      </w:r>
      <w:r w:rsidR="008A71B8" w:rsidRPr="00CA0162">
        <w:t xml:space="preserve"> </w:t>
      </w:r>
      <w:r w:rsidRPr="00CA0162">
        <w:t>7 refers)</w:t>
      </w:r>
    </w:p>
    <w:p w14:paraId="088AEEC9" w14:textId="77777777" w:rsidR="004D072D" w:rsidRPr="00DF5FCE" w:rsidRDefault="003B44B2" w:rsidP="00EA63FA">
      <w:pPr>
        <w:pStyle w:val="BodyText"/>
        <w:rPr>
          <w:b/>
          <w:i/>
          <w:iCs/>
        </w:rPr>
      </w:pPr>
      <w:bookmarkStart w:id="59" w:name="_Toc206486088"/>
      <w:bookmarkStart w:id="60" w:name="_Toc214267343"/>
      <w:r w:rsidRPr="003B44B2">
        <w:rPr>
          <w:b/>
        </w:rPr>
        <w:t>3 FUTURE REQUIREMENTS</w:t>
      </w:r>
      <w:bookmarkEnd w:id="59"/>
      <w:bookmarkEnd w:id="60"/>
    </w:p>
    <w:p w14:paraId="54F7524F" w14:textId="77777777" w:rsidR="004D072D" w:rsidRPr="00CA0162" w:rsidRDefault="004D072D" w:rsidP="00FC3935">
      <w:pPr>
        <w:pStyle w:val="BodyText"/>
      </w:pPr>
      <w:r w:rsidRPr="00CA0162">
        <w:t xml:space="preserve">IALA is aware that there </w:t>
      </w:r>
      <w:r w:rsidR="00267106" w:rsidRPr="00CA0162">
        <w:t>is</w:t>
      </w:r>
      <w:r w:rsidRPr="00CA0162">
        <w:t xml:space="preserve"> an increasing number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with many more planned </w:t>
      </w:r>
      <w:r w:rsidRPr="00CA0162">
        <w:t>which may affect shipping.</w:t>
      </w:r>
    </w:p>
    <w:p w14:paraId="2F1D90DE" w14:textId="77777777" w:rsidR="004D072D" w:rsidRPr="00CA0162" w:rsidRDefault="004D072D" w:rsidP="00FC3935">
      <w:pPr>
        <w:pStyle w:val="BodyText"/>
      </w:pPr>
      <w:r w:rsidRPr="00CA0162">
        <w:t>It is therefore recommended that Authorities should continuously monitor these Recommendations to ensure that any navigational problems caused by offshore structures are solved in a satisfactory manner.</w:t>
      </w:r>
    </w:p>
    <w:p w14:paraId="1C4B6B45" w14:textId="77777777" w:rsidR="004D072D" w:rsidRPr="00CA0162" w:rsidRDefault="004D072D" w:rsidP="00FC3935">
      <w:pPr>
        <w:pStyle w:val="BodyText"/>
      </w:pPr>
      <w:r w:rsidRPr="00CA0162">
        <w:t>Authorities facing problems in this field are invited to bring them to the attention of IALA to obtain advice based on current practice.</w:t>
      </w:r>
    </w:p>
    <w:p w14:paraId="145EE8A5" w14:textId="77777777" w:rsidR="004D072D" w:rsidRPr="00CA0162" w:rsidRDefault="004D072D" w:rsidP="00FC3935">
      <w:pPr>
        <w:pStyle w:val="BodyText"/>
      </w:pPr>
      <w:r w:rsidRPr="00CA0162">
        <w:t>IALA foresees the need to re-examine these Recommendations from time to time, and if necessary to update them.</w:t>
      </w:r>
    </w:p>
    <w:p w14:paraId="180FCCB9" w14:textId="77777777" w:rsidR="00FC7DED" w:rsidRDefault="00DF5FCE">
      <w:pPr>
        <w:pStyle w:val="Heading1"/>
        <w:numPr>
          <w:ilvl w:val="0"/>
          <w:numId w:val="0"/>
        </w:numPr>
      </w:pPr>
      <w:bookmarkStart w:id="61" w:name="_Toc206486089"/>
      <w:bookmarkStart w:id="62" w:name="_Toc214267344"/>
      <w:r>
        <w:t xml:space="preserve">4 </w:t>
      </w:r>
      <w:commentRangeStart w:id="63"/>
      <w:r w:rsidR="004D072D" w:rsidRPr="00CA0162">
        <w:t>glossary</w:t>
      </w:r>
      <w:bookmarkEnd w:id="61"/>
      <w:bookmarkEnd w:id="62"/>
      <w:commentRangeEnd w:id="63"/>
      <w:r w:rsidR="00C34F0A">
        <w:rPr>
          <w:rStyle w:val="CommentReference"/>
          <w:b w:val="0"/>
          <w:caps w:val="0"/>
          <w:kern w:val="0"/>
        </w:rPr>
        <w:commentReference w:id="63"/>
      </w:r>
    </w:p>
    <w:p w14:paraId="312D9353" w14:textId="77777777" w:rsidR="004D072D" w:rsidRPr="00CA0162" w:rsidRDefault="004D072D" w:rsidP="00FC3935">
      <w:pPr>
        <w:pStyle w:val="BodyText"/>
      </w:pPr>
      <w:r w:rsidRPr="00CA0162">
        <w:rPr>
          <w:b/>
        </w:rPr>
        <w:t>National Authority</w:t>
      </w:r>
      <w:r w:rsidRPr="00CA0162">
        <w:t xml:space="preserve">: the </w:t>
      </w:r>
      <w:r w:rsidR="00C46993" w:rsidRPr="00CA0162">
        <w:t>competent</w:t>
      </w:r>
      <w:r w:rsidRPr="00CA0162">
        <w:t xml:space="preserve"> National Authority for determining the marking of offshore structures – hereafter referred to as the Authority.</w:t>
      </w:r>
    </w:p>
    <w:p w14:paraId="3C79A0E2" w14:textId="77777777" w:rsidR="004D072D" w:rsidRPr="00CA0162" w:rsidRDefault="004D072D" w:rsidP="00FC3935">
      <w:pPr>
        <w:pStyle w:val="BodyText"/>
      </w:pPr>
      <w:r w:rsidRPr="00CA0162">
        <w:rPr>
          <w:b/>
        </w:rPr>
        <w:t xml:space="preserve">Effective </w:t>
      </w:r>
      <w:proofErr w:type="gramStart"/>
      <w:r w:rsidRPr="00CA0162">
        <w:rPr>
          <w:b/>
        </w:rPr>
        <w:t>intensity</w:t>
      </w:r>
      <w:r w:rsidR="00FC3935" w:rsidRPr="00CA0162">
        <w:t xml:space="preserve"> </w:t>
      </w:r>
      <w:r w:rsidRPr="00CA0162">
        <w:t xml:space="preserve"> –</w:t>
      </w:r>
      <w:proofErr w:type="gramEnd"/>
      <w:r w:rsidRPr="00CA0162">
        <w:t xml:space="preserve"> </w:t>
      </w:r>
      <w:r w:rsidR="00FC3935" w:rsidRPr="00CA0162">
        <w:t xml:space="preserve"> </w:t>
      </w:r>
      <w:r w:rsidRPr="00CA0162">
        <w:t>the effective intensity of rhythmic lights shall be calculate</w:t>
      </w:r>
      <w:r w:rsidR="00FC3935" w:rsidRPr="00CA0162">
        <w:t xml:space="preserve">d in accordance with the IALA </w:t>
      </w:r>
      <w:r w:rsidRPr="00CA0162">
        <w:t>Recommendations for the calculation of the effectiv</w:t>
      </w:r>
      <w:r w:rsidR="00FC3935" w:rsidRPr="00CA0162">
        <w:t>e intensity of a rhythmic light</w:t>
      </w:r>
      <w:r w:rsidRPr="00CA0162">
        <w:t>, November 1980, using the Schmidt-Clausen method of calculation, where this is applicable for the apparatus concerned.</w:t>
      </w:r>
    </w:p>
    <w:p w14:paraId="211DCDC1" w14:textId="77777777" w:rsidR="004D072D" w:rsidRPr="00CA0162" w:rsidRDefault="004D072D" w:rsidP="00FC3935">
      <w:pPr>
        <w:pStyle w:val="BodyText"/>
      </w:pPr>
      <w:r w:rsidRPr="00CA0162">
        <w:rPr>
          <w:b/>
        </w:rPr>
        <w:t>Energy Extraction Device (EED</w:t>
      </w:r>
      <w:proofErr w:type="gramStart"/>
      <w:r w:rsidRPr="00CA0162">
        <w:rPr>
          <w:b/>
        </w:rPr>
        <w:t>)</w:t>
      </w:r>
      <w:r w:rsidRPr="00CA0162">
        <w:t xml:space="preserve">  -</w:t>
      </w:r>
      <w:proofErr w:type="gramEnd"/>
      <w:r w:rsidRPr="00CA0162">
        <w:t xml:space="preserve">  a wave or tidal generator.</w:t>
      </w:r>
    </w:p>
    <w:p w14:paraId="0F6B1BD0" w14:textId="77777777" w:rsidR="00CC45D9" w:rsidRPr="00CA0162" w:rsidRDefault="00CC45D9" w:rsidP="00FC3935">
      <w:pPr>
        <w:pStyle w:val="BodyText"/>
        <w:rPr>
          <w:szCs w:val="22"/>
        </w:rPr>
      </w:pPr>
      <w:r w:rsidRPr="00CA0162">
        <w:rPr>
          <w:b/>
        </w:rPr>
        <w:t>Highest Astronomical Tide (HAT</w:t>
      </w:r>
      <w:proofErr w:type="gramStart"/>
      <w:r w:rsidRPr="00CA0162">
        <w:rPr>
          <w:b/>
        </w:rPr>
        <w:t>)</w:t>
      </w:r>
      <w:r w:rsidR="00D06324" w:rsidRPr="00CA0162">
        <w:t xml:space="preserve">  -</w:t>
      </w:r>
      <w:proofErr w:type="gramEnd"/>
      <w:r w:rsidR="00D06324" w:rsidRPr="00CA0162">
        <w:t xml:space="preserve">  </w:t>
      </w:r>
      <w:r w:rsidR="002E1F87" w:rsidRPr="00CA0162">
        <w:t>is the highest level that can be expected to occur under average meteorological conditions and under any combination of astronomical conditions.  HAT is not an extreme level, as certain meteorological conditions can cause a higher.  The level under these circumstances is known as a 'storm surge'.  HAT is determined by inspecting predicted sea levels over a number of years.</w:t>
      </w:r>
    </w:p>
    <w:p w14:paraId="1B16C4F8" w14:textId="77777777" w:rsidR="004D072D" w:rsidRPr="00CA0162" w:rsidRDefault="004D072D" w:rsidP="00FC3935">
      <w:pPr>
        <w:pStyle w:val="BodyText"/>
      </w:pPr>
      <w:r w:rsidRPr="00CA0162">
        <w:rPr>
          <w:b/>
        </w:rPr>
        <w:t xml:space="preserve">Mean High Water Springs </w:t>
      </w:r>
      <w:r w:rsidR="002E1F87" w:rsidRPr="00CA0162">
        <w:rPr>
          <w:b/>
        </w:rPr>
        <w:t>(</w:t>
      </w:r>
      <w:r w:rsidRPr="00CA0162">
        <w:rPr>
          <w:b/>
        </w:rPr>
        <w:t>MHWS</w:t>
      </w:r>
      <w:r w:rsidR="002E1F87" w:rsidRPr="00CA0162">
        <w:rPr>
          <w:b/>
        </w:rPr>
        <w:t>)</w:t>
      </w:r>
      <w:r w:rsidRPr="00CA0162">
        <w:t>.</w:t>
      </w:r>
      <w:r w:rsidR="002E1F87" w:rsidRPr="00CA0162">
        <w:t xml:space="preserve">  The height of mean high water springs is the average throughout the year (when the average maximum declination of the moon is 23.5</w:t>
      </w:r>
      <w:r w:rsidR="002E1F87" w:rsidRPr="00CA0162">
        <w:sym w:font="Symbol" w:char="F0B0"/>
      </w:r>
      <w:r w:rsidR="002E1F87" w:rsidRPr="00CA0162">
        <w:rPr>
          <w:rFonts w:cs="Arial"/>
        </w:rPr>
        <w:t>) of two successive high</w:t>
      </w:r>
      <w:r w:rsidR="002E1F87" w:rsidRPr="00CA0162">
        <w:t xml:space="preserve"> waters during those periods of 24 hours when the range of the tide is at its greatest.</w:t>
      </w:r>
    </w:p>
    <w:p w14:paraId="538F1FBB" w14:textId="77777777" w:rsidR="004D072D" w:rsidRPr="00CA0162" w:rsidRDefault="0086462D" w:rsidP="00FC3935">
      <w:pPr>
        <w:pStyle w:val="BodyText"/>
      </w:pPr>
      <w:proofErr w:type="gramStart"/>
      <w:r>
        <w:rPr>
          <w:b/>
        </w:rPr>
        <w:t>Nautical</w:t>
      </w:r>
      <w:r w:rsidR="00F5056A">
        <w:rPr>
          <w:b/>
        </w:rPr>
        <w:t xml:space="preserve"> M</w:t>
      </w:r>
      <w:r w:rsidR="004D072D" w:rsidRPr="00CA0162">
        <w:rPr>
          <w:b/>
        </w:rPr>
        <w:t>ile</w:t>
      </w:r>
      <w:r w:rsidR="004D072D" w:rsidRPr="00CA0162">
        <w:t xml:space="preserve"> – 1852m.</w:t>
      </w:r>
      <w:proofErr w:type="gramEnd"/>
    </w:p>
    <w:p w14:paraId="34C12745" w14:textId="77777777" w:rsidR="004D072D" w:rsidRPr="00CA0162" w:rsidRDefault="004D072D" w:rsidP="00FC3935">
      <w:pPr>
        <w:pStyle w:val="BodyText"/>
      </w:pPr>
      <w:r w:rsidRPr="00CA0162">
        <w:rPr>
          <w:b/>
        </w:rPr>
        <w:t>Significant Peripheral Structure (SPS)</w:t>
      </w:r>
      <w:r w:rsidRPr="00CA0162">
        <w:t xml:space="preserve"> </w:t>
      </w:r>
      <w:r w:rsidR="00A51F4A">
        <w:t>–</w:t>
      </w:r>
      <w:r w:rsidR="00FC3935" w:rsidRPr="00CA0162">
        <w:t xml:space="preserve"> </w:t>
      </w:r>
      <w:r w:rsidR="00E0344B" w:rsidRPr="00CA0162">
        <w:t>the</w:t>
      </w:r>
      <w:r w:rsidRPr="00CA0162">
        <w:t xml:space="preserve"> </w:t>
      </w:r>
      <w:r w:rsidR="00EF68BB" w:rsidRPr="00CA0162">
        <w:t>‘</w:t>
      </w:r>
      <w:r w:rsidRPr="00CA0162">
        <w:t>corner</w:t>
      </w:r>
      <w:r w:rsidR="00EF68BB" w:rsidRPr="00CA0162">
        <w:t>’</w:t>
      </w:r>
      <w:r w:rsidRPr="00CA0162">
        <w:t xml:space="preserve"> wind generator on a rectangular </w:t>
      </w:r>
      <w:r w:rsidR="00754947">
        <w:t>OWF</w:t>
      </w:r>
      <w:r w:rsidRPr="00CA0162">
        <w:t xml:space="preserve"> or other significant point on the pe</w:t>
      </w:r>
      <w:r w:rsidR="00754947">
        <w:t>riphery of an OWF</w:t>
      </w:r>
      <w:r w:rsidRPr="00CA0162">
        <w:t>.</w:t>
      </w:r>
    </w:p>
    <w:p w14:paraId="710C4FD7" w14:textId="77777777" w:rsidR="004D072D" w:rsidRPr="00CA0162" w:rsidRDefault="004D072D" w:rsidP="00FC3935">
      <w:pPr>
        <w:pStyle w:val="BodyText"/>
      </w:pPr>
      <w:r w:rsidRPr="00CA0162">
        <w:rPr>
          <w:b/>
        </w:rPr>
        <w:t>Transformer Station (hub)</w:t>
      </w:r>
      <w:r w:rsidRPr="00CA0162">
        <w:t xml:space="preserve"> </w:t>
      </w:r>
      <w:r w:rsidR="00A51F4A">
        <w:t>–</w:t>
      </w:r>
      <w:r w:rsidR="00FC3935" w:rsidRPr="00CA0162">
        <w:t xml:space="preserve"> </w:t>
      </w:r>
      <w:r w:rsidRPr="00CA0162">
        <w:t xml:space="preserve">a special structure within or outside the wave and/or tidal energy extraction field and/or </w:t>
      </w:r>
      <w:r w:rsidR="00754947">
        <w:t>OWF</w:t>
      </w:r>
      <w:r w:rsidRPr="00CA0162">
        <w:t xml:space="preserve"> to which the individual generators are connected via a power cable. </w:t>
      </w:r>
      <w:r w:rsidR="005A0D8B">
        <w:t xml:space="preserve"> </w:t>
      </w:r>
      <w:r w:rsidRPr="00CA0162">
        <w:t>Power is transferred ashore from the transformer station by submarine cable.  A ‘hub’ may be a separate fixed or floating platform, a unit very similar to the generators but carrying additional power conversion equipment.</w:t>
      </w:r>
    </w:p>
    <w:p w14:paraId="005FD9C7" w14:textId="77777777" w:rsidR="004D072D" w:rsidRPr="00CA0162" w:rsidRDefault="00A51F4A" w:rsidP="00FC3935">
      <w:pPr>
        <w:pStyle w:val="BodyText"/>
      </w:pPr>
      <w:r>
        <w:rPr>
          <w:b/>
        </w:rPr>
        <w:t>Usual R</w:t>
      </w:r>
      <w:r w:rsidR="004D072D" w:rsidRPr="00CA0162">
        <w:rPr>
          <w:b/>
        </w:rPr>
        <w:t>ange</w:t>
      </w:r>
      <w:r w:rsidR="004D072D" w:rsidRPr="00CA0162">
        <w:t xml:space="preserve"> – the usual range of the fog signal shall be calculated in accordance with IALA Recommendation E-109, on the calculation </w:t>
      </w:r>
      <w:r>
        <w:t xml:space="preserve">of the range of a sound signal, </w:t>
      </w:r>
      <w:r w:rsidR="004D072D" w:rsidRPr="00CA0162">
        <w:t>dated May 1998.</w:t>
      </w:r>
    </w:p>
    <w:p w14:paraId="783265B5" w14:textId="77777777" w:rsidR="004D072D" w:rsidRPr="00CA0162" w:rsidRDefault="00B654AC" w:rsidP="000F0171">
      <w:pPr>
        <w:pStyle w:val="Appendix"/>
      </w:pPr>
      <w:r w:rsidRPr="00CA0162">
        <w:br w:type="page"/>
      </w:r>
      <w:bookmarkStart w:id="64" w:name="_Toc214267345"/>
      <w:r w:rsidR="000F0171" w:rsidRPr="00CA0162">
        <w:lastRenderedPageBreak/>
        <w:t>INVENTORY OF OFFSHORE STRUCTURES</w:t>
      </w:r>
      <w:bookmarkEnd w:id="64"/>
    </w:p>
    <w:p w14:paraId="4074B65C" w14:textId="77777777" w:rsidR="00B654AC" w:rsidRPr="00CA0162" w:rsidRDefault="00B654AC" w:rsidP="00B654AC">
      <w:pPr>
        <w:pStyle w:val="Heading1"/>
        <w:numPr>
          <w:ilvl w:val="0"/>
          <w:numId w:val="48"/>
        </w:numPr>
        <w:tabs>
          <w:tab w:val="clear" w:pos="432"/>
          <w:tab w:val="num" w:pos="567"/>
        </w:tabs>
        <w:ind w:left="567" w:hanging="567"/>
      </w:pPr>
      <w:bookmarkStart w:id="65" w:name="_Toc207626983"/>
      <w:bookmarkStart w:id="66" w:name="_Toc214267346"/>
      <w:r w:rsidRPr="00CA0162">
        <w:t>oFFSHORE STRUCTURES: definitions</w:t>
      </w:r>
      <w:bookmarkEnd w:id="65"/>
      <w:bookmarkEnd w:id="66"/>
    </w:p>
    <w:p w14:paraId="5884B4F9" w14:textId="77777777"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p>
    <w:p w14:paraId="761F8E38" w14:textId="77777777" w:rsidR="00B654AC" w:rsidRPr="00CA0162" w:rsidRDefault="00B654AC" w:rsidP="00C16E55">
      <w:pPr>
        <w:pStyle w:val="Heading2"/>
      </w:pPr>
      <w:bookmarkStart w:id="67" w:name="_Toc207626984"/>
      <w:bookmarkStart w:id="68" w:name="_Toc214267347"/>
      <w:r w:rsidRPr="00CA0162">
        <w:t>Aquaculture Farms</w:t>
      </w:r>
      <w:bookmarkEnd w:id="67"/>
      <w:bookmarkEnd w:id="68"/>
    </w:p>
    <w:p w14:paraId="339FEB69" w14:textId="77777777" w:rsidR="00B654AC" w:rsidRPr="00CA0162" w:rsidRDefault="00B654AC" w:rsidP="00B654AC">
      <w:pPr>
        <w:pStyle w:val="BodyText"/>
        <w:rPr>
          <w:lang w:eastAsia="fr-FR"/>
        </w:rPr>
      </w:pPr>
      <w:r w:rsidRPr="00CA0162">
        <w:rPr>
          <w:lang w:eastAsia="fr-FR"/>
        </w:rPr>
        <w:t xml:space="preserve">Aquaculture is the cultivation of fresh-water and marine species, including molluscs, crustaceans and aquatic plants.  Unlike fishing, aquaculture, also known as </w:t>
      </w:r>
      <w:proofErr w:type="spellStart"/>
      <w:r w:rsidRPr="00CA0162">
        <w:rPr>
          <w:lang w:eastAsia="fr-FR"/>
        </w:rPr>
        <w:t>aquafarming</w:t>
      </w:r>
      <w:proofErr w:type="spellEnd"/>
      <w:r w:rsidRPr="00CA0162">
        <w:rPr>
          <w:lang w:eastAsia="fr-FR"/>
        </w:rPr>
        <w:t>, implies the cultivation of aquatic populations under controlled conditions.</w:t>
      </w:r>
    </w:p>
    <w:p w14:paraId="1916F8BC" w14:textId="77777777" w:rsidR="00B654AC" w:rsidRPr="00CA0162" w:rsidRDefault="00B654AC" w:rsidP="00B654AC">
      <w:pPr>
        <w:pStyle w:val="BodyText"/>
        <w:rPr>
          <w:lang w:eastAsia="fr-FR"/>
        </w:rPr>
      </w:pPr>
      <w:r w:rsidRPr="00CA0162">
        <w:rPr>
          <w:lang w:eastAsia="fr-FR"/>
        </w:rPr>
        <w:t xml:space="preserve">Particular kinds of aquaculture include </w:t>
      </w:r>
      <w:proofErr w:type="spellStart"/>
      <w:r w:rsidRPr="00CA0162">
        <w:rPr>
          <w:lang w:eastAsia="fr-FR"/>
        </w:rPr>
        <w:t>algaculture</w:t>
      </w:r>
      <w:proofErr w:type="spellEnd"/>
      <w:r w:rsidRPr="00CA0162">
        <w:rPr>
          <w:lang w:eastAsia="fr-FR"/>
        </w:rPr>
        <w:t xml:space="preserve"> (the production of kelp/seaweed and other algae); fish farming; shrimp farming, shellfish farming, and the growing of cultured pearls.</w:t>
      </w:r>
    </w:p>
    <w:p w14:paraId="2150F2C1" w14:textId="77777777" w:rsidR="00B654AC" w:rsidRPr="00CA0162" w:rsidRDefault="00B654AC" w:rsidP="00B654AC">
      <w:pPr>
        <w:pStyle w:val="BodyText"/>
        <w:rPr>
          <w:lang w:eastAsia="fr-FR"/>
        </w:rPr>
      </w:pPr>
      <w:r w:rsidRPr="00CA0162">
        <w:rPr>
          <w:lang w:eastAsia="fr-FR"/>
        </w:rPr>
        <w:t>The worldwide practice of aquaculture runs the gamut from low-technology extensive methods to highly intensive systems.</w:t>
      </w:r>
    </w:p>
    <w:p w14:paraId="397DA144" w14:textId="77777777" w:rsidR="00B654AC" w:rsidRPr="00CA0162" w:rsidRDefault="00B654AC" w:rsidP="00B654AC">
      <w:pPr>
        <w:pStyle w:val="BodyText"/>
        <w:rPr>
          <w:lang w:eastAsia="fr-FR"/>
        </w:rPr>
      </w:pPr>
      <w:r w:rsidRPr="00CA0162">
        <w:rPr>
          <w:lang w:eastAsia="fr-FR"/>
        </w:rPr>
        <w:t>Aquaculture farms take on a variety of forms including huge tanks, freshwater ponds, and shallow- or deep-water marine environments.  This document will relate to farms in marine environments.</w:t>
      </w:r>
    </w:p>
    <w:p w14:paraId="23A08EAA" w14:textId="77777777" w:rsidR="00B654AC" w:rsidRPr="00CA0162" w:rsidRDefault="00B654AC" w:rsidP="00C16E55">
      <w:pPr>
        <w:pStyle w:val="Heading2"/>
      </w:pPr>
      <w:bookmarkStart w:id="69" w:name="_Toc207626985"/>
      <w:bookmarkStart w:id="70" w:name="_Toc214267348"/>
      <w:r w:rsidRPr="00CA0162">
        <w:t>Articulated Loading Platform (ALP) (Oil &amp; Gas Permanent Installations)</w:t>
      </w:r>
      <w:bookmarkEnd w:id="69"/>
      <w:bookmarkEnd w:id="70"/>
    </w:p>
    <w:p w14:paraId="618DC4E1" w14:textId="77777777" w:rsidR="00B654AC" w:rsidRPr="00CA0162" w:rsidRDefault="00465EE8" w:rsidP="00B654AC">
      <w:pPr>
        <w:pStyle w:val="BodyText"/>
        <w:jc w:val="center"/>
        <w:rPr>
          <w:rFonts w:cs="Arial"/>
          <w:sz w:val="20"/>
        </w:rPr>
      </w:pPr>
      <w:r>
        <w:rPr>
          <w:rFonts w:cs="Arial"/>
          <w:noProof/>
          <w:sz w:val="20"/>
          <w:lang w:val="nl-NL" w:eastAsia="nl-NL"/>
        </w:rPr>
        <w:drawing>
          <wp:inline distT="0" distB="0" distL="0" distR="0" wp14:anchorId="6F3B73A6" wp14:editId="56D09AEB">
            <wp:extent cx="2957830" cy="4389120"/>
            <wp:effectExtent l="1905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14:paraId="16C6E3A0" w14:textId="77777777" w:rsidR="00B654AC" w:rsidRPr="00CA0162" w:rsidRDefault="006517C8" w:rsidP="00B654AC">
      <w:pPr>
        <w:pStyle w:val="Figure"/>
      </w:pPr>
      <w:bookmarkStart w:id="71" w:name="_Toc213984736"/>
      <w:bookmarkStart w:id="72" w:name="_Toc214086796"/>
      <w:bookmarkEnd w:id="71"/>
      <w:r w:rsidRPr="00CA0162">
        <w:t xml:space="preserve">A diagram of an </w:t>
      </w:r>
      <w:r w:rsidR="00D06324" w:rsidRPr="00CA0162">
        <w:t>Articulated Platform</w:t>
      </w:r>
      <w:bookmarkEnd w:id="72"/>
    </w:p>
    <w:p w14:paraId="67173C93" w14:textId="77777777" w:rsidR="00B654AC" w:rsidRPr="00CA0162"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14:paraId="017BD03D" w14:textId="77777777" w:rsidR="00B654AC" w:rsidRPr="00CA0162" w:rsidRDefault="00B654AC" w:rsidP="00C16E55">
      <w:pPr>
        <w:pStyle w:val="Heading2"/>
      </w:pPr>
      <w:bookmarkStart w:id="73" w:name="_Toc207626986"/>
      <w:bookmarkStart w:id="74" w:name="_Toc214267349"/>
      <w:r w:rsidRPr="00CA0162">
        <w:t xml:space="preserve"> (CALM) (Oil &amp; Gas Permanent Installations - Loading / Discharge Buoys)</w:t>
      </w:r>
      <w:bookmarkEnd w:id="73"/>
      <w:bookmarkEnd w:id="74"/>
    </w:p>
    <w:p w14:paraId="05F058CE" w14:textId="77777777"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14:anchorId="1BD40DB4" wp14:editId="311E6E2F">
            <wp:extent cx="4802505" cy="2997835"/>
            <wp:effectExtent l="19050" t="0" r="0" b="0"/>
            <wp:docPr id="11" name="Bil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14:paraId="708B837E" w14:textId="77777777" w:rsidR="00B654AC" w:rsidRPr="00CA0162" w:rsidRDefault="00D06324" w:rsidP="00B654AC">
      <w:pPr>
        <w:pStyle w:val="Figure"/>
      </w:pPr>
      <w:bookmarkStart w:id="75" w:name="_Toc213984737"/>
      <w:bookmarkStart w:id="76" w:name="_Toc214086797"/>
      <w:bookmarkEnd w:id="75"/>
      <w:r w:rsidRPr="00CA0162">
        <w:t>A Catenary Anchor Leg Mooring</w:t>
      </w:r>
      <w:r w:rsidR="006517C8" w:rsidRPr="00CA0162">
        <w:t xml:space="preserve"> buoy</w:t>
      </w:r>
      <w:bookmarkEnd w:id="76"/>
    </w:p>
    <w:p w14:paraId="33406800" w14:textId="77777777"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 xml:space="preserve">These buoys are also often referred to as a single buoy mooring, </w:t>
      </w:r>
      <w:proofErr w:type="spellStart"/>
      <w:r w:rsidRPr="00CA0162">
        <w:t>monobuoy</w:t>
      </w:r>
      <w:proofErr w:type="spellEnd"/>
      <w:r w:rsidRPr="00CA0162">
        <w:t xml:space="preserve"> or loading buoy.</w:t>
      </w:r>
    </w:p>
    <w:p w14:paraId="48E29FE4" w14:textId="77777777" w:rsidR="00B654AC" w:rsidRPr="00CA0162" w:rsidRDefault="00B654AC" w:rsidP="00C16E55">
      <w:pPr>
        <w:pStyle w:val="BodyText"/>
      </w:pPr>
      <w:r w:rsidRPr="00CA0162">
        <w:t>CALM buoys can be designed to berth any size tanker up to and including Ultra Large Crude Carriers (ULCCs).</w:t>
      </w:r>
    </w:p>
    <w:p w14:paraId="391CCA24" w14:textId="77777777" w:rsidR="00B654AC" w:rsidRPr="00CA0162" w:rsidRDefault="00B654AC" w:rsidP="00C16E55">
      <w:pPr>
        <w:pStyle w:val="BodyText"/>
      </w:pPr>
      <w:r w:rsidRPr="00CA0162">
        <w:t>The main app</w:t>
      </w:r>
      <w:r w:rsidR="00C16E55" w:rsidRPr="00CA0162">
        <w:t>lications of a CALM system are:</w:t>
      </w:r>
    </w:p>
    <w:p w14:paraId="20839887" w14:textId="77777777" w:rsidR="00B654AC" w:rsidRPr="00325F98" w:rsidRDefault="00325F98" w:rsidP="00325F98">
      <w:pPr>
        <w:pStyle w:val="Heading1"/>
        <w:numPr>
          <w:ilvl w:val="0"/>
          <w:numId w:val="59"/>
        </w:numPr>
        <w:rPr>
          <w:b w:val="0"/>
        </w:rPr>
      </w:pPr>
      <w:r w:rsidRPr="00325F98">
        <w:rPr>
          <w:b w:val="0"/>
          <w:caps w:val="0"/>
        </w:rPr>
        <w:t>Short term mooring: for import and export of fluids between onshore or offshore facilities and a tanker;</w:t>
      </w:r>
    </w:p>
    <w:p w14:paraId="737F3786" w14:textId="77777777" w:rsidR="00B654AC" w:rsidRPr="00325F98" w:rsidRDefault="00325F98" w:rsidP="00325F98">
      <w:pPr>
        <w:pStyle w:val="Heading1"/>
        <w:numPr>
          <w:ilvl w:val="0"/>
          <w:numId w:val="59"/>
        </w:numPr>
        <w:rPr>
          <w:b w:val="0"/>
        </w:rPr>
      </w:pPr>
      <w:r w:rsidRPr="00325F98">
        <w:rPr>
          <w:b w:val="0"/>
          <w:caps w:val="0"/>
        </w:rPr>
        <w:t>Permanent mooring: for production and storage systems;</w:t>
      </w:r>
    </w:p>
    <w:p w14:paraId="728210A1" w14:textId="77777777" w:rsidR="00B654AC" w:rsidRPr="00325F98" w:rsidRDefault="00325F98" w:rsidP="00325F98">
      <w:pPr>
        <w:pStyle w:val="Heading1"/>
        <w:numPr>
          <w:ilvl w:val="0"/>
          <w:numId w:val="59"/>
        </w:numPr>
        <w:rPr>
          <w:b w:val="0"/>
        </w:rPr>
      </w:pPr>
      <w:r w:rsidRPr="00325F98">
        <w:rPr>
          <w:b w:val="0"/>
          <w:caps w:val="0"/>
        </w:rPr>
        <w:t>Semi-permanent mooring: permanent mooring with easy disconnect capability to evacuate the facility in case of severe weather conditions.</w:t>
      </w:r>
    </w:p>
    <w:p w14:paraId="02C4E18F" w14:textId="77777777" w:rsidR="00B654AC" w:rsidRPr="00CA0162" w:rsidRDefault="00C16E55" w:rsidP="00C16E55">
      <w:pPr>
        <w:pStyle w:val="Heading2"/>
      </w:pPr>
      <w:bookmarkStart w:id="77" w:name="_Toc207626987"/>
      <w:r w:rsidRPr="00CA0162">
        <w:br w:type="page"/>
      </w:r>
      <w:bookmarkStart w:id="78" w:name="_Toc214267350"/>
      <w:r w:rsidR="00B654AC" w:rsidRPr="00CA0162">
        <w:lastRenderedPageBreak/>
        <w:t xml:space="preserve">Floating Production Storage </w:t>
      </w:r>
      <w:proofErr w:type="spellStart"/>
      <w:r w:rsidR="00B654AC" w:rsidRPr="00CA0162">
        <w:t>Offloader</w:t>
      </w:r>
      <w:proofErr w:type="spellEnd"/>
      <w:r w:rsidR="00B654AC" w:rsidRPr="00CA0162">
        <w:t xml:space="preserve"> (FPSOs) (Loading / Discharge Buoys)</w:t>
      </w:r>
      <w:bookmarkEnd w:id="77"/>
      <w:bookmarkEnd w:id="78"/>
    </w:p>
    <w:p w14:paraId="560DE22C" w14:textId="77777777" w:rsidR="00B654AC" w:rsidRPr="00CA0162" w:rsidRDefault="00465EE8" w:rsidP="00B654AC">
      <w:pPr>
        <w:pStyle w:val="BodyText"/>
        <w:rPr>
          <w:rFonts w:ascii="Verdana" w:hAnsi="Verdana"/>
          <w:sz w:val="20"/>
          <w:szCs w:val="20"/>
        </w:rPr>
      </w:pPr>
      <w:r>
        <w:rPr>
          <w:rFonts w:ascii="Verdana" w:hAnsi="Verdana"/>
          <w:noProof/>
          <w:sz w:val="20"/>
          <w:szCs w:val="20"/>
          <w:lang w:val="nl-NL" w:eastAsia="nl-NL"/>
        </w:rPr>
        <w:drawing>
          <wp:inline distT="0" distB="0" distL="0" distR="0" wp14:anchorId="7775D8F6" wp14:editId="7F11580A">
            <wp:extent cx="5788660" cy="3355340"/>
            <wp:effectExtent l="19050" t="0" r="2540" b="0"/>
            <wp:docPr id="12" name="Bilde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30"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14:paraId="6DAA86CE" w14:textId="77777777" w:rsidR="00B654AC" w:rsidRPr="00CA0162" w:rsidRDefault="00D06324" w:rsidP="00B654AC">
      <w:pPr>
        <w:pStyle w:val="Figure"/>
      </w:pPr>
      <w:bookmarkStart w:id="79" w:name="_Toc213984738"/>
      <w:bookmarkStart w:id="80" w:name="_Toc214086798"/>
      <w:bookmarkEnd w:id="79"/>
      <w:r w:rsidRPr="00CA0162">
        <w:t xml:space="preserve">Floating Production Storage </w:t>
      </w:r>
      <w:proofErr w:type="spellStart"/>
      <w:r w:rsidRPr="00CA0162">
        <w:t>Offloader</w:t>
      </w:r>
      <w:bookmarkEnd w:id="80"/>
      <w:proofErr w:type="spellEnd"/>
    </w:p>
    <w:p w14:paraId="42026EFE" w14:textId="77777777" w:rsidR="00B654AC" w:rsidRPr="00CA0162" w:rsidRDefault="00B654AC" w:rsidP="00C16E55">
      <w:pPr>
        <w:pStyle w:val="BodyText"/>
      </w:pPr>
      <w:r w:rsidRPr="00CA0162">
        <w:t>These are vessels which are usually self powered and make their own way from the builder yard to the oil fields where they are permanently anchored, and act as floating tanks.</w:t>
      </w:r>
    </w:p>
    <w:p w14:paraId="7268DE50" w14:textId="77777777" w:rsidR="00B654AC" w:rsidRPr="00CA0162" w:rsidRDefault="00B654AC" w:rsidP="00C16E55">
      <w:pPr>
        <w:pStyle w:val="BodyText"/>
      </w:pPr>
      <w:r w:rsidRPr="00CA0162">
        <w:t>They may be purpose built or can be ships (VLCC, for example) that have passed their active trading life and were refitted into a FPSO.</w:t>
      </w:r>
    </w:p>
    <w:p w14:paraId="3C258D50" w14:textId="77777777" w:rsidR="00B654AC" w:rsidRPr="00CA0162" w:rsidRDefault="00B654AC" w:rsidP="00C16E55">
      <w:pPr>
        <w:pStyle w:val="Heading2"/>
      </w:pPr>
      <w:bookmarkStart w:id="81" w:name="_Toc207626988"/>
      <w:bookmarkStart w:id="82" w:name="_Toc214267351"/>
      <w:proofErr w:type="spellStart"/>
      <w:r w:rsidRPr="00CA0162">
        <w:t>Flotel</w:t>
      </w:r>
      <w:proofErr w:type="spellEnd"/>
      <w:r w:rsidRPr="00CA0162">
        <w:t xml:space="preserve"> (Oil &amp; Gas Temporary Structures)</w:t>
      </w:r>
      <w:bookmarkEnd w:id="81"/>
      <w:bookmarkEnd w:id="82"/>
    </w:p>
    <w:p w14:paraId="07AAFF6C" w14:textId="77777777" w:rsidR="00B654AC" w:rsidRPr="00CA0162" w:rsidRDefault="00465EE8" w:rsidP="00C16E55">
      <w:pPr>
        <w:pStyle w:val="BodyText"/>
        <w:jc w:val="center"/>
      </w:pPr>
      <w:r>
        <w:rPr>
          <w:noProof/>
          <w:lang w:val="nl-NL" w:eastAsia="nl-NL"/>
        </w:rPr>
        <w:drawing>
          <wp:inline distT="0" distB="0" distL="0" distR="0" wp14:anchorId="576B6F71" wp14:editId="4F9F2CF9">
            <wp:extent cx="4230370" cy="2934335"/>
            <wp:effectExtent l="19050" t="0" r="0" b="0"/>
            <wp:docPr id="13" name="Bilde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31"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14:paraId="46157F0B" w14:textId="77777777" w:rsidR="00B654AC" w:rsidRPr="00CA0162" w:rsidRDefault="00D06324" w:rsidP="00B654AC">
      <w:pPr>
        <w:pStyle w:val="Figure"/>
      </w:pPr>
      <w:bookmarkStart w:id="83" w:name="_Toc213984739"/>
      <w:bookmarkStart w:id="84" w:name="_Toc214086799"/>
      <w:bookmarkEnd w:id="83"/>
      <w:r w:rsidRPr="00CA0162">
        <w:t>A</w:t>
      </w:r>
      <w:r w:rsidR="006517C8" w:rsidRPr="00CA0162">
        <w:t>n example of a</w:t>
      </w:r>
      <w:r w:rsidRPr="00CA0162">
        <w:t xml:space="preserve"> </w:t>
      </w:r>
      <w:proofErr w:type="spellStart"/>
      <w:r w:rsidRPr="00CA0162">
        <w:t>Flotel</w:t>
      </w:r>
      <w:bookmarkEnd w:id="84"/>
      <w:proofErr w:type="spellEnd"/>
    </w:p>
    <w:p w14:paraId="41B7944D" w14:textId="77777777" w:rsidR="00B654AC" w:rsidRPr="00CA0162" w:rsidRDefault="00B654AC" w:rsidP="00C16E55">
      <w:pPr>
        <w:pStyle w:val="BodyText"/>
      </w:pPr>
      <w:r w:rsidRPr="00CA0162">
        <w:t xml:space="preserve">This type of structure is a </w:t>
      </w:r>
      <w:proofErr w:type="gramStart"/>
      <w:r w:rsidRPr="00CA0162">
        <w:t>platform, that</w:t>
      </w:r>
      <w:proofErr w:type="gramEnd"/>
      <w:r w:rsidRPr="00CA0162">
        <w:t xml:space="preserve"> is used as an R&amp;R (rest and recuperation) location for workers</w:t>
      </w:r>
      <w:r w:rsidR="006517C8" w:rsidRPr="00CA0162">
        <w:t xml:space="preserve">; </w:t>
      </w:r>
      <w:r w:rsidRPr="00CA0162">
        <w:t>it</w:t>
      </w:r>
      <w:r w:rsidR="006517C8" w:rsidRPr="00CA0162">
        <w:t xml:space="preserve"> i</w:t>
      </w:r>
      <w:r w:rsidRPr="00CA0162">
        <w:t>s not an active rig.</w:t>
      </w:r>
    </w:p>
    <w:p w14:paraId="3AC11681" w14:textId="77777777" w:rsidR="00B654AC" w:rsidRPr="00CA0162" w:rsidRDefault="00B654AC" w:rsidP="00C16E55">
      <w:pPr>
        <w:pStyle w:val="Heading2"/>
      </w:pPr>
      <w:bookmarkStart w:id="85" w:name="_Toc207626989"/>
      <w:bookmarkStart w:id="86" w:name="_Toc214267352"/>
      <w:r w:rsidRPr="00CA0162">
        <w:t>LNG Offloading Points</w:t>
      </w:r>
      <w:bookmarkEnd w:id="85"/>
      <w:bookmarkEnd w:id="86"/>
    </w:p>
    <w:p w14:paraId="1C89261C" w14:textId="77777777"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14:anchorId="288D2E04" wp14:editId="4B2B15F6">
            <wp:extent cx="3546475" cy="3617595"/>
            <wp:effectExtent l="19050" t="0" r="0" b="0"/>
            <wp:docPr id="14" name="Bilde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32"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14:paraId="5487D271" w14:textId="77777777" w:rsidR="00B654AC" w:rsidRPr="00CA0162" w:rsidRDefault="003F7C6F" w:rsidP="00B654AC">
      <w:pPr>
        <w:pStyle w:val="Figure"/>
      </w:pPr>
      <w:bookmarkStart w:id="87" w:name="_Toc213984740"/>
      <w:bookmarkStart w:id="88" w:name="_Toc214086800"/>
      <w:bookmarkEnd w:id="87"/>
      <w:r w:rsidRPr="00CA0162">
        <w:t>An LNG Offloading Point</w:t>
      </w:r>
      <w:bookmarkEnd w:id="88"/>
    </w:p>
    <w:p w14:paraId="79A123D2" w14:textId="77777777" w:rsidR="00B654AC" w:rsidRPr="00CA0162" w:rsidRDefault="00B654AC" w:rsidP="00C16E55">
      <w:pPr>
        <w:pStyle w:val="BodyText"/>
      </w:pPr>
      <w:r w:rsidRPr="00CA0162">
        <w:t>These Offloading Points, which are used for loading / unloading LNG, are linked or fixed to the seabed and include many types of transference structures.</w:t>
      </w:r>
    </w:p>
    <w:p w14:paraId="35E82946" w14:textId="77777777" w:rsidR="00B654AC" w:rsidRPr="00CA0162" w:rsidRDefault="00B654AC" w:rsidP="00C16E55">
      <w:pPr>
        <w:pStyle w:val="Heading2"/>
      </w:pPr>
      <w:bookmarkStart w:id="89" w:name="_Toc207626990"/>
      <w:bookmarkStart w:id="90" w:name="_Toc214267353"/>
      <w:r w:rsidRPr="00CA0162">
        <w:t>Meteorological Masts</w:t>
      </w:r>
      <w:bookmarkEnd w:id="89"/>
      <w:bookmarkEnd w:id="90"/>
    </w:p>
    <w:p w14:paraId="2684312E" w14:textId="77777777" w:rsidR="00B654AC" w:rsidRPr="00CA0162" w:rsidRDefault="00465EE8" w:rsidP="00C16E55">
      <w:pPr>
        <w:pStyle w:val="BodyText"/>
        <w:jc w:val="center"/>
      </w:pPr>
      <w:r>
        <w:rPr>
          <w:noProof/>
          <w:lang w:val="nl-NL" w:eastAsia="nl-NL"/>
        </w:rPr>
        <w:drawing>
          <wp:inline distT="0" distB="0" distL="0" distR="0" wp14:anchorId="4EF65549" wp14:editId="5B329FF8">
            <wp:extent cx="1804670" cy="3300095"/>
            <wp:effectExtent l="19050" t="0" r="5080" b="0"/>
            <wp:docPr id="15" name="Bilde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33"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14:paraId="385F87E1" w14:textId="77777777" w:rsidR="00B654AC" w:rsidRPr="00CA0162" w:rsidRDefault="003F7C6F" w:rsidP="00B654AC">
      <w:pPr>
        <w:pStyle w:val="Figure"/>
      </w:pPr>
      <w:bookmarkStart w:id="91" w:name="_Toc213984741"/>
      <w:bookmarkStart w:id="92" w:name="_Toc214086801"/>
      <w:bookmarkEnd w:id="91"/>
      <w:r w:rsidRPr="00CA0162">
        <w:t>Meteorological Masts</w:t>
      </w:r>
      <w:bookmarkEnd w:id="92"/>
    </w:p>
    <w:p w14:paraId="43EC983B" w14:textId="77777777" w:rsidR="00B654AC" w:rsidRPr="00CA0162" w:rsidRDefault="00B654AC" w:rsidP="00C16E55">
      <w:pPr>
        <w:pStyle w:val="BodyText"/>
      </w:pPr>
      <w:proofErr w:type="gramStart"/>
      <w:r w:rsidRPr="00CA0162">
        <w:t>Any individual surface structure, usually consisting of an embedded mast or tower with meteorological measuring instruments.</w:t>
      </w:r>
      <w:proofErr w:type="gramEnd"/>
    </w:p>
    <w:p w14:paraId="6698F2F0" w14:textId="77777777" w:rsidR="00B654AC" w:rsidRPr="00CA0162" w:rsidRDefault="00B654AC" w:rsidP="00C16E55">
      <w:pPr>
        <w:pStyle w:val="Heading2"/>
      </w:pPr>
      <w:bookmarkStart w:id="93" w:name="_Toc207626991"/>
      <w:bookmarkStart w:id="94" w:name="_Toc214267354"/>
      <w:r w:rsidRPr="00CA0162">
        <w:t>Minimum Facility Platform (MFP)</w:t>
      </w:r>
      <w:bookmarkEnd w:id="93"/>
      <w:bookmarkEnd w:id="94"/>
    </w:p>
    <w:p w14:paraId="14ACC36C" w14:textId="77777777" w:rsidR="00B654AC" w:rsidRPr="00CA0162" w:rsidRDefault="00465EE8" w:rsidP="00C16E55">
      <w:pPr>
        <w:pStyle w:val="BodyText"/>
        <w:jc w:val="center"/>
      </w:pPr>
      <w:r>
        <w:rPr>
          <w:noProof/>
          <w:lang w:val="nl-NL" w:eastAsia="nl-NL"/>
        </w:rPr>
        <w:lastRenderedPageBreak/>
        <w:drawing>
          <wp:inline distT="0" distB="0" distL="0" distR="0" wp14:anchorId="402FCDC0" wp14:editId="04F524BB">
            <wp:extent cx="3005455" cy="3458845"/>
            <wp:effectExtent l="19050" t="0" r="4445" b="0"/>
            <wp:docPr id="16" name="Bilde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34"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14:paraId="42D1BEBB" w14:textId="77777777" w:rsidR="00B654AC" w:rsidRPr="00CA0162" w:rsidRDefault="003F7C6F" w:rsidP="00B654AC">
      <w:pPr>
        <w:pStyle w:val="Figure"/>
      </w:pPr>
      <w:bookmarkStart w:id="95" w:name="_Toc213984742"/>
      <w:bookmarkStart w:id="96" w:name="_Toc214086802"/>
      <w:bookmarkEnd w:id="95"/>
      <w:r w:rsidRPr="00CA0162">
        <w:t>A</w:t>
      </w:r>
      <w:r w:rsidR="00180D21" w:rsidRPr="00CA0162">
        <w:t>n example of a</w:t>
      </w:r>
      <w:r w:rsidRPr="00CA0162">
        <w:t xml:space="preserve"> Minimum Facility Platform</w:t>
      </w:r>
      <w:bookmarkEnd w:id="96"/>
    </w:p>
    <w:p w14:paraId="038EE421" w14:textId="77777777" w:rsidR="00B654AC" w:rsidRPr="00CA0162" w:rsidRDefault="00B654AC" w:rsidP="00C16E55">
      <w:pPr>
        <w:pStyle w:val="BodyText"/>
      </w:pPr>
      <w:r w:rsidRPr="00CA0162">
        <w:t xml:space="preserve">These surface facilities have completed a variety of modules including power generation, compression, drilling and accommodation. </w:t>
      </w:r>
      <w:r w:rsidR="003F7C6F" w:rsidRPr="00CA0162">
        <w:t xml:space="preserve"> </w:t>
      </w:r>
      <w:r w:rsidRPr="00CA0162">
        <w:t>They are designed for simultaneous drilling and production and have undertaken the construction of many jackets and subsea structures.</w:t>
      </w:r>
    </w:p>
    <w:p w14:paraId="1BD27173" w14:textId="77777777" w:rsidR="00B654AC" w:rsidRPr="00CA0162" w:rsidRDefault="00B654AC" w:rsidP="00C16E55">
      <w:pPr>
        <w:pStyle w:val="Heading2"/>
      </w:pPr>
      <w:bookmarkStart w:id="97" w:name="_Toc207626992"/>
      <w:bookmarkStart w:id="98" w:name="_Toc214267355"/>
      <w:r w:rsidRPr="00CA0162">
        <w:t>Offshore docks / Loading Islands</w:t>
      </w:r>
      <w:bookmarkEnd w:id="97"/>
      <w:bookmarkEnd w:id="98"/>
    </w:p>
    <w:p w14:paraId="735709BD" w14:textId="77777777" w:rsidR="00B654AC" w:rsidRPr="00CA0162" w:rsidRDefault="00465EE8" w:rsidP="003F7C6F">
      <w:pPr>
        <w:pStyle w:val="BodyText"/>
        <w:jc w:val="center"/>
        <w:rPr>
          <w:rFonts w:cs="Arial"/>
          <w:sz w:val="20"/>
        </w:rPr>
      </w:pPr>
      <w:r>
        <w:rPr>
          <w:rFonts w:cs="Arial"/>
          <w:noProof/>
          <w:sz w:val="20"/>
          <w:lang w:val="nl-NL" w:eastAsia="nl-NL"/>
        </w:rPr>
        <w:drawing>
          <wp:inline distT="0" distB="0" distL="0" distR="0" wp14:anchorId="4B8ED593" wp14:editId="41A458B8">
            <wp:extent cx="3681730" cy="1105535"/>
            <wp:effectExtent l="19050" t="0" r="0" b="0"/>
            <wp:docPr id="17" name="Bilde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35"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14:paraId="6D1D8401" w14:textId="77777777" w:rsidR="00B654AC" w:rsidRPr="00CA0162" w:rsidRDefault="003F7C6F" w:rsidP="00B654AC">
      <w:pPr>
        <w:pStyle w:val="Figure"/>
      </w:pPr>
      <w:bookmarkStart w:id="99" w:name="_Toc213984743"/>
      <w:bookmarkStart w:id="100" w:name="_Toc214086803"/>
      <w:bookmarkEnd w:id="99"/>
      <w:r w:rsidRPr="00CA0162">
        <w:t>Offshore docks / Loading Islands</w:t>
      </w:r>
      <w:bookmarkEnd w:id="100"/>
    </w:p>
    <w:p w14:paraId="205E0D61" w14:textId="77777777" w:rsidR="00B654AC" w:rsidRPr="00CA0162" w:rsidRDefault="00B654AC" w:rsidP="00C16E55">
      <w:pPr>
        <w:pStyle w:val="BodyText"/>
      </w:pPr>
      <w:r w:rsidRPr="00CA0162">
        <w:t>Floating structures of various types and sizes, moored to the seabed and used for berthing and loading / unloading cargo.</w:t>
      </w:r>
    </w:p>
    <w:p w14:paraId="5334152F" w14:textId="77777777" w:rsidR="00B654AC" w:rsidRPr="00CA0162" w:rsidRDefault="00B654AC" w:rsidP="00C16E55">
      <w:pPr>
        <w:pStyle w:val="Heading2"/>
      </w:pPr>
      <w:bookmarkStart w:id="101" w:name="_Toc207626993"/>
      <w:bookmarkStart w:id="102" w:name="_Toc214267356"/>
      <w:r w:rsidRPr="00CA0162">
        <w:t>Pipes</w:t>
      </w:r>
      <w:bookmarkEnd w:id="101"/>
      <w:bookmarkEnd w:id="102"/>
    </w:p>
    <w:p w14:paraId="101D88D7" w14:textId="77777777" w:rsidR="00B654AC" w:rsidRPr="00CA0162" w:rsidRDefault="00B654AC" w:rsidP="00C16E55">
      <w:pPr>
        <w:pStyle w:val="BodyText"/>
      </w:pPr>
      <w:r w:rsidRPr="00CA0162">
        <w:t xml:space="preserve">Underwater or subsea pipes are worldwide used. </w:t>
      </w:r>
      <w:r w:rsidR="00EE4DBA" w:rsidRPr="00CA0162">
        <w:t xml:space="preserve"> </w:t>
      </w:r>
      <w:r w:rsidRPr="00CA0162">
        <w:t>They are usually made of steel, have a concrete coating, and depending on the conditions, can be placed by barges with divers assistance.</w:t>
      </w:r>
    </w:p>
    <w:p w14:paraId="58174EA3" w14:textId="77777777"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14:anchorId="58EC6F65" wp14:editId="017A6CC2">
            <wp:extent cx="3657600" cy="2743200"/>
            <wp:effectExtent l="19050" t="0" r="0" b="0"/>
            <wp:docPr id="18" name="Bilde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36"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14:paraId="11309557" w14:textId="77777777" w:rsidR="00B654AC" w:rsidRPr="00CA0162" w:rsidRDefault="008722D3" w:rsidP="00B654AC">
      <w:pPr>
        <w:pStyle w:val="Figure"/>
      </w:pPr>
      <w:bookmarkStart w:id="103" w:name="_Toc213984744"/>
      <w:bookmarkStart w:id="104" w:name="_Toc214086804"/>
      <w:bookmarkEnd w:id="103"/>
      <w:r w:rsidRPr="00CA0162">
        <w:t>Typical underwater piping</w:t>
      </w:r>
      <w:bookmarkEnd w:id="104"/>
    </w:p>
    <w:p w14:paraId="0FDDE115" w14:textId="77777777"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50AAF3A4" wp14:editId="4951B804">
            <wp:extent cx="2273935" cy="2806700"/>
            <wp:effectExtent l="19050" t="0" r="0" b="0"/>
            <wp:docPr id="19" name="Bilde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37"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p w14:paraId="4E109821" w14:textId="77777777" w:rsidR="00B654AC" w:rsidRPr="00CA0162" w:rsidRDefault="008722D3" w:rsidP="00B654AC">
      <w:pPr>
        <w:pStyle w:val="Figure"/>
      </w:pPr>
      <w:bookmarkStart w:id="105" w:name="_Toc213984745"/>
      <w:bookmarkStart w:id="106" w:name="_Toc214086805"/>
      <w:bookmarkEnd w:id="105"/>
      <w:r w:rsidRPr="00CA0162">
        <w:t>Underwater pipe maintenance</w:t>
      </w:r>
      <w:bookmarkEnd w:id="106"/>
    </w:p>
    <w:p w14:paraId="6DA8F7FC" w14:textId="77777777" w:rsidR="00B654AC" w:rsidRPr="00CA0162" w:rsidRDefault="00C16E55" w:rsidP="00C16E55">
      <w:pPr>
        <w:pStyle w:val="Heading2"/>
      </w:pPr>
      <w:bookmarkStart w:id="107" w:name="_Toc207626994"/>
      <w:r w:rsidRPr="00CA0162">
        <w:br w:type="page"/>
      </w:r>
      <w:bookmarkStart w:id="108" w:name="_Toc214267357"/>
      <w:r w:rsidR="00B654AC" w:rsidRPr="00CA0162">
        <w:lastRenderedPageBreak/>
        <w:t xml:space="preserve">Production Platform / Drilling </w:t>
      </w:r>
      <w:bookmarkEnd w:id="107"/>
      <w:r w:rsidR="003F7C6F" w:rsidRPr="00CA0162">
        <w:t>Rigs</w:t>
      </w:r>
      <w:bookmarkEnd w:id="108"/>
    </w:p>
    <w:p w14:paraId="063E8220" w14:textId="77777777" w:rsidR="00B654AC" w:rsidRPr="00CA0162" w:rsidRDefault="00465EE8" w:rsidP="00C16E55">
      <w:pPr>
        <w:pStyle w:val="BodyText"/>
        <w:jc w:val="center"/>
      </w:pPr>
      <w:r>
        <w:rPr>
          <w:noProof/>
          <w:lang w:val="nl-NL" w:eastAsia="nl-NL"/>
        </w:rPr>
        <w:drawing>
          <wp:inline distT="0" distB="0" distL="0" distR="0" wp14:anchorId="5F0D43CC" wp14:editId="1AEEDADA">
            <wp:extent cx="3649345" cy="2981960"/>
            <wp:effectExtent l="19050" t="0" r="8255" b="0"/>
            <wp:docPr id="20" name="Bilde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38"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14:paraId="2712B79B" w14:textId="77777777" w:rsidR="00B654AC" w:rsidRPr="00CA0162" w:rsidRDefault="003F7C6F" w:rsidP="00B654AC">
      <w:pPr>
        <w:pStyle w:val="Figure"/>
      </w:pPr>
      <w:bookmarkStart w:id="109" w:name="_Toc213984746"/>
      <w:bookmarkStart w:id="110" w:name="_Toc214086806"/>
      <w:bookmarkEnd w:id="109"/>
      <w:r w:rsidRPr="00CA0162">
        <w:t>A</w:t>
      </w:r>
      <w:r w:rsidR="00180D21" w:rsidRPr="00CA0162">
        <w:t>n example of a</w:t>
      </w:r>
      <w:r w:rsidRPr="00CA0162">
        <w:t xml:space="preserve"> Production Platform</w:t>
      </w:r>
      <w:bookmarkEnd w:id="110"/>
    </w:p>
    <w:p w14:paraId="141A6EB5" w14:textId="77777777"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14:paraId="5515CE79" w14:textId="77777777" w:rsidR="00B654AC" w:rsidRPr="00CA0162" w:rsidRDefault="00B654AC" w:rsidP="00C16E55">
      <w:pPr>
        <w:pStyle w:val="BodyText"/>
      </w:pPr>
      <w:r w:rsidRPr="00CA0162">
        <w:t>Many platforms also have remote wellheads attached by umbilical connections, these may be single wells or a manifold centre for multiple wells.</w:t>
      </w:r>
    </w:p>
    <w:p w14:paraId="409EE50E" w14:textId="77777777" w:rsidR="00B654AC" w:rsidRPr="00CA0162" w:rsidRDefault="00B654AC" w:rsidP="00C16E55">
      <w:pPr>
        <w:pStyle w:val="Heading2"/>
      </w:pPr>
      <w:bookmarkStart w:id="111" w:name="_Toc207626995"/>
      <w:bookmarkStart w:id="112" w:name="_Toc214267358"/>
      <w:r w:rsidRPr="00CA0162">
        <w:t>Seaplane berth</w:t>
      </w:r>
      <w:bookmarkEnd w:id="111"/>
      <w:bookmarkEnd w:id="112"/>
    </w:p>
    <w:p w14:paraId="2AC60F8C" w14:textId="77777777"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584EACB1" wp14:editId="5D43F7C9">
            <wp:extent cx="2512695" cy="1884680"/>
            <wp:effectExtent l="19050" t="0" r="1905" b="0"/>
            <wp:docPr id="21" name="Bilde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39"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14:paraId="0B4F2FF3" w14:textId="77777777" w:rsidR="00B654AC" w:rsidRPr="00CA0162" w:rsidRDefault="003F7C6F" w:rsidP="00B654AC">
      <w:pPr>
        <w:pStyle w:val="Figure"/>
      </w:pPr>
      <w:bookmarkStart w:id="113" w:name="_Toc213984747"/>
      <w:bookmarkStart w:id="114" w:name="_Toc214086807"/>
      <w:bookmarkEnd w:id="113"/>
      <w:r w:rsidRPr="00CA0162">
        <w:t>A</w:t>
      </w:r>
      <w:r w:rsidR="00180D21" w:rsidRPr="00CA0162">
        <w:t>n example of a</w:t>
      </w:r>
      <w:r w:rsidRPr="00CA0162">
        <w:t xml:space="preserve"> Seaplane berth</w:t>
      </w:r>
      <w:bookmarkEnd w:id="114"/>
    </w:p>
    <w:p w14:paraId="77EF38B1" w14:textId="77777777"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 xml:space="preserve">A seaplane berth is a structure that has berthing facilities for these </w:t>
      </w:r>
      <w:proofErr w:type="gramStart"/>
      <w:r w:rsidRPr="00CA0162">
        <w:t>kind</w:t>
      </w:r>
      <w:proofErr w:type="gramEnd"/>
      <w:r w:rsidRPr="00CA0162">
        <w:t xml:space="preserve"> of planes, which are generally used for connecting islands to the mainland.</w:t>
      </w:r>
    </w:p>
    <w:p w14:paraId="2F5EE014" w14:textId="77777777" w:rsidR="00B654AC" w:rsidRPr="00CA0162" w:rsidRDefault="00C16E55" w:rsidP="00C16E55">
      <w:pPr>
        <w:pStyle w:val="Heading2"/>
      </w:pPr>
      <w:bookmarkStart w:id="115" w:name="_Toc207626996"/>
      <w:r w:rsidRPr="00CA0162">
        <w:br w:type="page"/>
      </w:r>
      <w:bookmarkStart w:id="116" w:name="_Toc214267359"/>
      <w:r w:rsidR="00B654AC" w:rsidRPr="00CA0162">
        <w:lastRenderedPageBreak/>
        <w:t>Seawater Intakes / Sewage Outfalls</w:t>
      </w:r>
      <w:bookmarkEnd w:id="115"/>
      <w:bookmarkEnd w:id="116"/>
    </w:p>
    <w:p w14:paraId="65C729D1" w14:textId="77777777"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1385D308" wp14:editId="0FFD9ACC">
            <wp:extent cx="2623820" cy="1884680"/>
            <wp:effectExtent l="19050" t="0" r="5080" b="0"/>
            <wp:docPr id="22" name="Bilde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40"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14:paraId="249C2CDD" w14:textId="77777777" w:rsidR="00B654AC" w:rsidRPr="00CA0162" w:rsidRDefault="003F7C6F" w:rsidP="00B654AC">
      <w:pPr>
        <w:pStyle w:val="Figure"/>
      </w:pPr>
      <w:bookmarkStart w:id="117" w:name="_Toc213984748"/>
      <w:bookmarkStart w:id="118" w:name="_Toc214086808"/>
      <w:bookmarkEnd w:id="117"/>
      <w:r w:rsidRPr="00CA0162">
        <w:t>A Seawater Intake / Sewage Outfall</w:t>
      </w:r>
      <w:bookmarkEnd w:id="118"/>
    </w:p>
    <w:p w14:paraId="1671F061" w14:textId="77777777"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14:paraId="2C1F87C4" w14:textId="77777777" w:rsidR="00B654AC" w:rsidRPr="00CA0162" w:rsidRDefault="00B654AC" w:rsidP="00C16E55">
      <w:pPr>
        <w:pStyle w:val="Heading2"/>
      </w:pPr>
      <w:bookmarkStart w:id="119" w:name="_Toc207626997"/>
      <w:bookmarkStart w:id="120" w:name="_Toc214267360"/>
      <w:r w:rsidRPr="00CA0162">
        <w:t>Single Point Mooring (SPM) (Loading / Discharge Buoys)</w:t>
      </w:r>
      <w:bookmarkEnd w:id="119"/>
      <w:bookmarkEnd w:id="120"/>
    </w:p>
    <w:p w14:paraId="50A82B77" w14:textId="77777777" w:rsidR="00B654AC" w:rsidRPr="00CA0162" w:rsidRDefault="00465EE8" w:rsidP="00C16E55">
      <w:pPr>
        <w:pStyle w:val="BodyText"/>
        <w:jc w:val="center"/>
      </w:pPr>
      <w:r>
        <w:rPr>
          <w:noProof/>
          <w:lang w:val="nl-NL" w:eastAsia="nl-NL"/>
        </w:rPr>
        <w:drawing>
          <wp:inline distT="0" distB="0" distL="0" distR="0" wp14:anchorId="0F284321" wp14:editId="16A3F340">
            <wp:extent cx="3093085" cy="1900555"/>
            <wp:effectExtent l="19050" t="0" r="0" b="0"/>
            <wp:docPr id="23" name="Bilde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41"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14:paraId="5E985616" w14:textId="77777777" w:rsidR="00B654AC" w:rsidRPr="00CA0162" w:rsidRDefault="003F7C6F" w:rsidP="00B654AC">
      <w:pPr>
        <w:pStyle w:val="Figure"/>
      </w:pPr>
      <w:bookmarkStart w:id="121" w:name="_Toc213984749"/>
      <w:bookmarkStart w:id="122" w:name="_Toc214086809"/>
      <w:bookmarkEnd w:id="121"/>
      <w:r w:rsidRPr="00CA0162">
        <w:t>A Single Point Mooring</w:t>
      </w:r>
      <w:r w:rsidR="00180D21" w:rsidRPr="00CA0162">
        <w:t xml:space="preserve"> buoy</w:t>
      </w:r>
      <w:bookmarkEnd w:id="122"/>
    </w:p>
    <w:p w14:paraId="152B6C60" w14:textId="77777777" w:rsidR="00B654AC" w:rsidRPr="00CA0162" w:rsidRDefault="00B654AC" w:rsidP="00C16E55">
      <w:pPr>
        <w:pStyle w:val="BodyText"/>
      </w:pPr>
      <w:r w:rsidRPr="00CA0162">
        <w:t>Loading Buoys are anchored offshore and serve as a mooring point for tankers to (off</w:t>
      </w:r>
      <w:proofErr w:type="gramStart"/>
      <w:r w:rsidRPr="00CA0162">
        <w:t>)load</w:t>
      </w:r>
      <w:proofErr w:type="gramEnd"/>
      <w:r w:rsidRPr="00CA0162">
        <w:t xml:space="preserve"> gas or fluid products. </w:t>
      </w:r>
      <w:r w:rsidR="00C16E55" w:rsidRPr="00CA0162">
        <w:t xml:space="preserve"> </w:t>
      </w:r>
      <w:r w:rsidRPr="00CA0162">
        <w:t>They are the link between the geostatic subsea manif</w:t>
      </w:r>
      <w:r w:rsidR="00C16E55" w:rsidRPr="00CA0162">
        <w:t>old connections and the tanker.</w:t>
      </w:r>
    </w:p>
    <w:p w14:paraId="3DE9654F" w14:textId="77777777"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14:paraId="3DE057A6" w14:textId="77777777"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14:paraId="628F4DE0" w14:textId="77777777" w:rsidR="00B654AC" w:rsidRPr="00CA0162" w:rsidRDefault="00C16E55" w:rsidP="00C16E55">
      <w:pPr>
        <w:pStyle w:val="Heading2"/>
      </w:pPr>
      <w:bookmarkStart w:id="123" w:name="_Toc207626998"/>
      <w:r w:rsidRPr="00CA0162">
        <w:br w:type="page"/>
      </w:r>
      <w:bookmarkStart w:id="124" w:name="_Toc214267361"/>
      <w:r w:rsidR="00B654AC" w:rsidRPr="00CA0162">
        <w:lastRenderedPageBreak/>
        <w:t>Tensi</w:t>
      </w:r>
      <w:r w:rsidRPr="00CA0162">
        <w:t>o</w:t>
      </w:r>
      <w:r w:rsidR="00B654AC" w:rsidRPr="00CA0162">
        <w:t>n Leg Platform (TLP) (Oil &amp; Gas Permanent Installations)</w:t>
      </w:r>
      <w:bookmarkEnd w:id="123"/>
      <w:bookmarkEnd w:id="124"/>
    </w:p>
    <w:p w14:paraId="2EAB6AA9" w14:textId="77777777" w:rsidR="00B654AC" w:rsidRPr="00CA0162" w:rsidRDefault="00465EE8" w:rsidP="00C16E55">
      <w:pPr>
        <w:pStyle w:val="BodyText"/>
        <w:jc w:val="center"/>
      </w:pPr>
      <w:r>
        <w:rPr>
          <w:noProof/>
          <w:lang w:val="nl-NL" w:eastAsia="nl-NL"/>
        </w:rPr>
        <w:drawing>
          <wp:inline distT="0" distB="0" distL="0" distR="0" wp14:anchorId="2AB7A2D0" wp14:editId="61EDC0C1">
            <wp:extent cx="1415415" cy="4818380"/>
            <wp:effectExtent l="19050" t="0" r="0" b="0"/>
            <wp:docPr id="24" name="Bilde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42"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14:paraId="01279889" w14:textId="77777777" w:rsidR="00B654AC" w:rsidRPr="00CA0162" w:rsidRDefault="003F7C6F" w:rsidP="00B654AC">
      <w:pPr>
        <w:pStyle w:val="Figure"/>
      </w:pPr>
      <w:bookmarkStart w:id="125" w:name="_Toc213984750"/>
      <w:bookmarkStart w:id="126" w:name="_Toc214086810"/>
      <w:bookmarkEnd w:id="125"/>
      <w:r w:rsidRPr="00CA0162">
        <w:t>A</w:t>
      </w:r>
      <w:r w:rsidR="00180D21" w:rsidRPr="00CA0162">
        <w:t xml:space="preserve"> diagram of a</w:t>
      </w:r>
      <w:r w:rsidRPr="00CA0162">
        <w:t xml:space="preserve"> Tension Leg Platform</w:t>
      </w:r>
      <w:bookmarkEnd w:id="126"/>
    </w:p>
    <w:p w14:paraId="671369A7" w14:textId="77777777"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14:paraId="6EC91A1C" w14:textId="77777777"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14:paraId="33FBA5CD" w14:textId="77777777" w:rsidR="002C3C9C" w:rsidRDefault="00C16E55" w:rsidP="00C16E55">
      <w:pPr>
        <w:pStyle w:val="Heading2"/>
      </w:pPr>
      <w:bookmarkStart w:id="127" w:name="_Toc207626999"/>
      <w:r w:rsidRPr="00CA0162">
        <w:br w:type="page"/>
      </w:r>
      <w:bookmarkStart w:id="128" w:name="_Toc214267362"/>
    </w:p>
    <w:p w14:paraId="5814663D" w14:textId="77777777" w:rsidR="00B654AC" w:rsidRPr="00CA0162" w:rsidRDefault="00B654AC" w:rsidP="00C16E55">
      <w:pPr>
        <w:pStyle w:val="Heading2"/>
      </w:pPr>
      <w:r w:rsidRPr="00CA0162">
        <w:lastRenderedPageBreak/>
        <w:t>Tidal Generator</w:t>
      </w:r>
      <w:bookmarkEnd w:id="127"/>
      <w:bookmarkEnd w:id="128"/>
    </w:p>
    <w:p w14:paraId="21A317EA" w14:textId="77777777" w:rsidR="00B654AC" w:rsidRPr="00CA0162" w:rsidRDefault="00465EE8" w:rsidP="00C16E55">
      <w:pPr>
        <w:pStyle w:val="BodyText"/>
        <w:jc w:val="center"/>
      </w:pPr>
      <w:r>
        <w:rPr>
          <w:noProof/>
          <w:lang w:val="nl-NL" w:eastAsia="nl-NL"/>
        </w:rPr>
        <w:drawing>
          <wp:inline distT="0" distB="0" distL="0" distR="0" wp14:anchorId="790898FB" wp14:editId="59E1D276">
            <wp:extent cx="2607945" cy="2679700"/>
            <wp:effectExtent l="19050" t="0" r="1905" b="0"/>
            <wp:docPr id="25" name="Bilde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43"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14:paraId="08D9391D" w14:textId="77777777" w:rsidR="00B654AC" w:rsidRPr="00CA0162" w:rsidRDefault="00617E2A" w:rsidP="00B654AC">
      <w:pPr>
        <w:pStyle w:val="Figure"/>
      </w:pPr>
      <w:bookmarkStart w:id="129" w:name="_Toc213984751"/>
      <w:bookmarkStart w:id="130" w:name="_Toc214086811"/>
      <w:bookmarkEnd w:id="129"/>
      <w:r w:rsidRPr="00CA0162">
        <w:t>Tidal Generators</w:t>
      </w:r>
      <w:bookmarkEnd w:id="130"/>
    </w:p>
    <w:p w14:paraId="1070BD7E" w14:textId="77777777" w:rsidR="00B654AC" w:rsidRPr="00CA0162" w:rsidRDefault="00B654AC" w:rsidP="00C16E55">
      <w:pPr>
        <w:pStyle w:val="BodyText"/>
      </w:pPr>
      <w:r w:rsidRPr="00CA0162">
        <w:t>Any individual surface or sub-surface stru</w:t>
      </w:r>
      <w:r w:rsidR="00C16E55" w:rsidRPr="00CA0162">
        <w:t xml:space="preserve">cture incorporating a </w:t>
      </w:r>
      <w:proofErr w:type="gramStart"/>
      <w:r w:rsidR="00C16E55" w:rsidRPr="00CA0162">
        <w:t>generator</w:t>
      </w:r>
      <w:r w:rsidRPr="00CA0162">
        <w:t>,</w:t>
      </w:r>
      <w:proofErr w:type="gramEnd"/>
      <w:r w:rsidRPr="00CA0162">
        <w:t xml:space="preserve"> fixed or moored to the seabed and connected to an electrical terminal via cable(s).</w:t>
      </w:r>
    </w:p>
    <w:p w14:paraId="502247D7" w14:textId="77777777" w:rsidR="00B654AC" w:rsidRPr="00CA0162" w:rsidRDefault="00B654AC" w:rsidP="00C16E55">
      <w:pPr>
        <w:pStyle w:val="Heading2"/>
      </w:pPr>
      <w:bookmarkStart w:id="131" w:name="_Toc207627000"/>
      <w:bookmarkStart w:id="132" w:name="_Toc214267363"/>
      <w:r w:rsidRPr="00CA0162">
        <w:t xml:space="preserve">Tidal Generator </w:t>
      </w:r>
      <w:r w:rsidR="00180D21" w:rsidRPr="00CA0162">
        <w:t>F</w:t>
      </w:r>
      <w:r w:rsidRPr="00CA0162">
        <w:t>ield</w:t>
      </w:r>
      <w:bookmarkEnd w:id="131"/>
      <w:bookmarkEnd w:id="132"/>
    </w:p>
    <w:p w14:paraId="4E2ADE5E" w14:textId="77777777" w:rsidR="00B654AC" w:rsidRPr="00CA0162" w:rsidRDefault="00465EE8" w:rsidP="00C16E55">
      <w:pPr>
        <w:pStyle w:val="BodyText"/>
        <w:jc w:val="center"/>
      </w:pPr>
      <w:r>
        <w:rPr>
          <w:noProof/>
          <w:lang w:val="nl-NL" w:eastAsia="nl-NL"/>
        </w:rPr>
        <w:drawing>
          <wp:inline distT="0" distB="0" distL="0" distR="0" wp14:anchorId="4753EDAE" wp14:editId="79D20CDD">
            <wp:extent cx="2687320" cy="3068955"/>
            <wp:effectExtent l="19050" t="0" r="0" b="0"/>
            <wp:docPr id="26" name="Bilde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44"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14:paraId="5DA19F21" w14:textId="77777777" w:rsidR="00B654AC" w:rsidRPr="00CA0162" w:rsidRDefault="00617E2A" w:rsidP="00B654AC">
      <w:pPr>
        <w:pStyle w:val="Figure"/>
      </w:pPr>
      <w:bookmarkStart w:id="133" w:name="_Toc213984752"/>
      <w:bookmarkStart w:id="134" w:name="_Toc214086812"/>
      <w:bookmarkEnd w:id="133"/>
      <w:r w:rsidRPr="00CA0162">
        <w:t xml:space="preserve">A Tidal Generator </w:t>
      </w:r>
      <w:r w:rsidR="00180D21" w:rsidRPr="00CA0162">
        <w:t>F</w:t>
      </w:r>
      <w:r w:rsidRPr="00CA0162">
        <w:t>ield</w:t>
      </w:r>
      <w:bookmarkEnd w:id="134"/>
    </w:p>
    <w:p w14:paraId="1C628CCF" w14:textId="77777777"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14:paraId="0BC0902F" w14:textId="77777777" w:rsidR="00B654AC" w:rsidRPr="00CA0162" w:rsidRDefault="00C16E55" w:rsidP="00C16E55">
      <w:pPr>
        <w:pStyle w:val="Heading2"/>
      </w:pPr>
      <w:bookmarkStart w:id="135" w:name="_Toc207627001"/>
      <w:r w:rsidRPr="00CA0162">
        <w:br w:type="page"/>
      </w:r>
      <w:bookmarkStart w:id="136" w:name="_Toc214267364"/>
      <w:r w:rsidR="00B654AC" w:rsidRPr="00CA0162">
        <w:lastRenderedPageBreak/>
        <w:t>Underwater manifolds / obstructions</w:t>
      </w:r>
      <w:bookmarkEnd w:id="135"/>
      <w:bookmarkEnd w:id="136"/>
    </w:p>
    <w:p w14:paraId="75680A47" w14:textId="77777777"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0A4486A1" wp14:editId="01ED8A36">
            <wp:extent cx="2122805" cy="2981960"/>
            <wp:effectExtent l="19050" t="0" r="0" b="0"/>
            <wp:docPr id="27" name="Bilde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45"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14:paraId="335F3044" w14:textId="77777777" w:rsidR="00B654AC" w:rsidRPr="00CA0162" w:rsidRDefault="00617E2A" w:rsidP="00B654AC">
      <w:pPr>
        <w:pStyle w:val="Figure"/>
      </w:pPr>
      <w:bookmarkStart w:id="137" w:name="_Toc213984753"/>
      <w:bookmarkStart w:id="138" w:name="_Toc214086813"/>
      <w:bookmarkEnd w:id="137"/>
      <w:r w:rsidRPr="00CA0162">
        <w:t>An example of an underwater obstruction</w:t>
      </w:r>
      <w:bookmarkEnd w:id="138"/>
    </w:p>
    <w:p w14:paraId="65CB7EE3" w14:textId="77777777"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14:paraId="4ACFB0AB" w14:textId="77777777" w:rsidR="00B654AC" w:rsidRPr="00CA0162" w:rsidRDefault="00B654AC" w:rsidP="00C16E55">
      <w:pPr>
        <w:pStyle w:val="Heading2"/>
      </w:pPr>
      <w:bookmarkStart w:id="139" w:name="_Toc207627002"/>
      <w:bookmarkStart w:id="140" w:name="_Toc214267365"/>
      <w:r w:rsidRPr="00CA0162">
        <w:t>Water Injection Platforms or booster station (WIPs)</w:t>
      </w:r>
      <w:bookmarkEnd w:id="139"/>
      <w:bookmarkEnd w:id="140"/>
    </w:p>
    <w:p w14:paraId="1CB960AC" w14:textId="77777777"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10DBE42E" wp14:editId="5ECD72C8">
            <wp:extent cx="3657600" cy="2751455"/>
            <wp:effectExtent l="19050" t="0" r="0" b="0"/>
            <wp:docPr id="28" name="Bilde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46"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14:paraId="0EBE6414" w14:textId="77777777" w:rsidR="00B654AC" w:rsidRPr="00CA0162" w:rsidRDefault="00617E2A" w:rsidP="00B654AC">
      <w:pPr>
        <w:pStyle w:val="Figure"/>
      </w:pPr>
      <w:bookmarkStart w:id="141" w:name="_Toc213984754"/>
      <w:bookmarkStart w:id="142" w:name="_Toc214086814"/>
      <w:bookmarkEnd w:id="141"/>
      <w:r w:rsidRPr="00CA0162">
        <w:t>A Water Injection Platform</w:t>
      </w:r>
      <w:bookmarkEnd w:id="142"/>
    </w:p>
    <w:p w14:paraId="39121295" w14:textId="77777777"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w:t>
      </w:r>
      <w:proofErr w:type="gramStart"/>
      <w:r w:rsidRPr="0099147B">
        <w:rPr>
          <w:lang w:eastAsia="fr-FR"/>
        </w:rPr>
        <w:t>the a</w:t>
      </w:r>
      <w:proofErr w:type="gramEnd"/>
      <w:r w:rsidRPr="0099147B">
        <w:rPr>
          <w:lang w:eastAsia="fr-FR"/>
        </w:rPr>
        <w:t xml:space="preserve">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 xml:space="preserve">This </w:t>
      </w:r>
      <w:proofErr w:type="spellStart"/>
      <w:r w:rsidRPr="00CA0162">
        <w:rPr>
          <w:lang w:val="fr-FR" w:eastAsia="fr-FR"/>
        </w:rPr>
        <w:t>platform</w:t>
      </w:r>
      <w:proofErr w:type="spellEnd"/>
      <w:r w:rsidRPr="00CA0162">
        <w:rPr>
          <w:lang w:val="fr-FR" w:eastAsia="fr-FR"/>
        </w:rPr>
        <w:t xml:space="preserve"> </w:t>
      </w:r>
      <w:proofErr w:type="spellStart"/>
      <w:r w:rsidRPr="00CA0162">
        <w:rPr>
          <w:lang w:val="fr-FR" w:eastAsia="fr-FR"/>
        </w:rPr>
        <w:t>can</w:t>
      </w:r>
      <w:proofErr w:type="spellEnd"/>
      <w:r w:rsidRPr="00CA0162">
        <w:rPr>
          <w:lang w:val="fr-FR" w:eastAsia="fr-FR"/>
        </w:rPr>
        <w:t xml:space="preserve"> </w:t>
      </w:r>
      <w:proofErr w:type="spellStart"/>
      <w:r w:rsidRPr="00CA0162">
        <w:rPr>
          <w:lang w:val="fr-FR" w:eastAsia="fr-FR"/>
        </w:rPr>
        <w:t>also</w:t>
      </w:r>
      <w:proofErr w:type="spellEnd"/>
      <w:r w:rsidRPr="00CA0162">
        <w:rPr>
          <w:lang w:val="fr-FR" w:eastAsia="fr-FR"/>
        </w:rPr>
        <w:t xml:space="preserve"> </w:t>
      </w:r>
      <w:proofErr w:type="spellStart"/>
      <w:r w:rsidRPr="00CA0162">
        <w:rPr>
          <w:lang w:val="fr-FR" w:eastAsia="fr-FR"/>
        </w:rPr>
        <w:t>lodge</w:t>
      </w:r>
      <w:proofErr w:type="spellEnd"/>
      <w:r w:rsidRPr="00CA0162">
        <w:rPr>
          <w:lang w:val="fr-FR" w:eastAsia="fr-FR"/>
        </w:rPr>
        <w:t xml:space="preserve"> a </w:t>
      </w:r>
      <w:proofErr w:type="spellStart"/>
      <w:r w:rsidRPr="00CA0162">
        <w:rPr>
          <w:lang w:val="fr-FR" w:eastAsia="fr-FR"/>
        </w:rPr>
        <w:t>drilling</w:t>
      </w:r>
      <w:proofErr w:type="spellEnd"/>
      <w:r w:rsidRPr="00CA0162">
        <w:rPr>
          <w:lang w:val="fr-FR" w:eastAsia="fr-FR"/>
        </w:rPr>
        <w:t xml:space="preserve"> </w:t>
      </w:r>
      <w:proofErr w:type="spellStart"/>
      <w:r w:rsidRPr="00CA0162">
        <w:rPr>
          <w:lang w:val="fr-FR" w:eastAsia="fr-FR"/>
        </w:rPr>
        <w:t>rig</w:t>
      </w:r>
      <w:proofErr w:type="spellEnd"/>
      <w:r w:rsidRPr="00CA0162">
        <w:rPr>
          <w:lang w:val="fr-FR" w:eastAsia="fr-FR"/>
        </w:rPr>
        <w:t>.</w:t>
      </w:r>
    </w:p>
    <w:p w14:paraId="055FA444" w14:textId="77777777" w:rsidR="00B654AC" w:rsidRPr="00CA0162" w:rsidRDefault="00B933AD" w:rsidP="00B933AD">
      <w:pPr>
        <w:pStyle w:val="Heading2"/>
      </w:pPr>
      <w:bookmarkStart w:id="143" w:name="_Toc207627003"/>
      <w:r w:rsidRPr="00CA0162">
        <w:br w:type="page"/>
      </w:r>
      <w:bookmarkStart w:id="144" w:name="_Toc214267366"/>
      <w:r w:rsidR="00B654AC" w:rsidRPr="00CA0162">
        <w:lastRenderedPageBreak/>
        <w:t>Wave Generator</w:t>
      </w:r>
      <w:bookmarkEnd w:id="143"/>
      <w:bookmarkEnd w:id="144"/>
    </w:p>
    <w:p w14:paraId="412D78C7" w14:textId="77777777" w:rsidR="00B654AC" w:rsidRPr="00CA0162" w:rsidRDefault="006B61FC" w:rsidP="00B933AD">
      <w:pPr>
        <w:pStyle w:val="BodyText"/>
        <w:jc w:val="center"/>
      </w:pPr>
      <w:r>
        <w:rPr>
          <w:noProof/>
          <w:lang w:eastAsia="en-GB"/>
        </w:rPr>
        <w:pict w14:anchorId="0AB94ABC">
          <v:shape id="_x0000_s1300" type="#_x0000_t202" style="position:absolute;left:0;text-align:left;margin-left:1.75pt;margin-top:29.8pt;width:127.7pt;height:63.25pt;z-index:251643392" o:allowincell="f" stroked="f">
            <v:textbox style="mso-next-textbox:#_x0000_s1300">
              <w:txbxContent>
                <w:p w14:paraId="7B4B2E3B" w14:textId="77777777" w:rsidR="00A51F4A" w:rsidRDefault="00A51F4A">
                  <w:r>
                    <w:t>Production models will be coloured yellow, in accordance with the Recommendation.</w:t>
                  </w:r>
                </w:p>
              </w:txbxContent>
            </v:textbox>
          </v:shape>
        </w:pict>
      </w:r>
      <w:r w:rsidR="00465EE8">
        <w:rPr>
          <w:noProof/>
          <w:lang w:val="nl-NL" w:eastAsia="nl-NL"/>
        </w:rPr>
        <w:drawing>
          <wp:inline distT="0" distB="0" distL="0" distR="0" wp14:anchorId="0174CD3E" wp14:editId="78F266D0">
            <wp:extent cx="2075180" cy="1558290"/>
            <wp:effectExtent l="19050" t="0" r="1270" b="0"/>
            <wp:docPr id="29" name="Bilde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47"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14:paraId="087F4D5A" w14:textId="77777777" w:rsidR="00B654AC" w:rsidRPr="00CA0162" w:rsidRDefault="00617E2A" w:rsidP="00B654AC">
      <w:pPr>
        <w:pStyle w:val="Figure"/>
      </w:pPr>
      <w:bookmarkStart w:id="145" w:name="_Toc213984755"/>
      <w:bookmarkStart w:id="146" w:name="_Toc214086815"/>
      <w:bookmarkEnd w:id="145"/>
      <w:r w:rsidRPr="00CA0162">
        <w:t>A Wave Generator</w:t>
      </w:r>
      <w:bookmarkEnd w:id="146"/>
    </w:p>
    <w:p w14:paraId="16C72E1F" w14:textId="77777777" w:rsidR="00B654AC" w:rsidRPr="00CA0162" w:rsidRDefault="00B654AC" w:rsidP="00B933AD">
      <w:pPr>
        <w:pStyle w:val="BodyText"/>
      </w:pPr>
      <w:r w:rsidRPr="00CA0162">
        <w:t xml:space="preserve">Any individual surface or sub-surface structure incorporating a </w:t>
      </w:r>
      <w:proofErr w:type="gramStart"/>
      <w:r w:rsidRPr="00CA0162">
        <w:t>generator,</w:t>
      </w:r>
      <w:proofErr w:type="gramEnd"/>
      <w:r w:rsidRPr="00CA0162">
        <w:t xml:space="preserve"> moored to the seabed and connected to an electrical terminal.</w:t>
      </w:r>
    </w:p>
    <w:p w14:paraId="7241061E" w14:textId="77777777" w:rsidR="00B654AC" w:rsidRPr="00CA0162" w:rsidRDefault="00B654AC" w:rsidP="00B933AD">
      <w:pPr>
        <w:pStyle w:val="Heading2"/>
      </w:pPr>
      <w:bookmarkStart w:id="147" w:name="_Toc207627004"/>
      <w:bookmarkStart w:id="148" w:name="_Toc214267367"/>
      <w:r w:rsidRPr="00CA0162">
        <w:t xml:space="preserve">Wave Generator </w:t>
      </w:r>
      <w:r w:rsidR="00617E2A" w:rsidRPr="00CA0162">
        <w:t>F</w:t>
      </w:r>
      <w:r w:rsidRPr="00CA0162">
        <w:t>ield</w:t>
      </w:r>
      <w:bookmarkEnd w:id="147"/>
      <w:bookmarkEnd w:id="148"/>
    </w:p>
    <w:p w14:paraId="4394A934" w14:textId="77777777" w:rsidR="00B654AC" w:rsidRPr="00CA0162" w:rsidRDefault="006B61FC" w:rsidP="00B933AD">
      <w:pPr>
        <w:pStyle w:val="BodyText"/>
        <w:jc w:val="center"/>
      </w:pPr>
      <w:r>
        <w:rPr>
          <w:noProof/>
          <w:lang w:eastAsia="en-GB"/>
        </w:rPr>
        <w:pict w14:anchorId="065F289C">
          <v:shape id="_x0000_s1301" type="#_x0000_t202" style="position:absolute;left:0;text-align:left;margin-left:-2.05pt;margin-top:36.3pt;width:128.35pt;height:59.45pt;z-index:251644416" o:allowincell="f" stroked="f">
            <v:textbox style="mso-next-textbox:#_x0000_s1301">
              <w:txbxContent>
                <w:p w14:paraId="50B95ADC" w14:textId="77777777" w:rsidR="00A51F4A" w:rsidRDefault="00A51F4A">
                  <w:r>
                    <w:t>Production models will be coloured yellow, in accordance with the Recommendation.</w:t>
                  </w:r>
                </w:p>
              </w:txbxContent>
            </v:textbox>
          </v:shape>
        </w:pict>
      </w:r>
      <w:r w:rsidR="00465EE8">
        <w:rPr>
          <w:noProof/>
          <w:lang w:val="nl-NL" w:eastAsia="nl-NL"/>
        </w:rPr>
        <w:drawing>
          <wp:inline distT="0" distB="0" distL="0" distR="0" wp14:anchorId="0BA5AF08" wp14:editId="6E388EE2">
            <wp:extent cx="2647950" cy="1471295"/>
            <wp:effectExtent l="19050" t="0" r="0" b="0"/>
            <wp:docPr id="30" name="Bilde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48"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14:paraId="392C16EB" w14:textId="77777777" w:rsidR="00B654AC" w:rsidRPr="00CA0162" w:rsidRDefault="00617E2A" w:rsidP="00B654AC">
      <w:pPr>
        <w:pStyle w:val="Figure"/>
      </w:pPr>
      <w:bookmarkStart w:id="149" w:name="_Toc213984756"/>
      <w:bookmarkStart w:id="150" w:name="_Toc214086816"/>
      <w:bookmarkEnd w:id="149"/>
      <w:r w:rsidRPr="00CA0162">
        <w:t>A Wave Generator Field</w:t>
      </w:r>
      <w:bookmarkEnd w:id="150"/>
    </w:p>
    <w:p w14:paraId="6B7805D7" w14:textId="77777777" w:rsidR="00B654AC" w:rsidRPr="00CA0162" w:rsidRDefault="00B654AC" w:rsidP="00B933AD">
      <w:pPr>
        <w:pStyle w:val="BodyText"/>
      </w:pPr>
      <w:r w:rsidRPr="00CA0162">
        <w:t>A group of individual wave generators, which are located in one block and are considered to be a unit, moored to the seabed and/or each other and connected to electrical hub.</w:t>
      </w:r>
    </w:p>
    <w:p w14:paraId="76850C74" w14:textId="77777777" w:rsidR="00B654AC" w:rsidRPr="00CA0162" w:rsidRDefault="00B933AD" w:rsidP="00B933AD">
      <w:pPr>
        <w:pStyle w:val="Heading2"/>
      </w:pPr>
      <w:bookmarkStart w:id="151" w:name="_Toc207627005"/>
      <w:r w:rsidRPr="00CA0162">
        <w:br w:type="page"/>
      </w:r>
      <w:bookmarkStart w:id="152" w:name="_Toc214267368"/>
      <w:r w:rsidR="00B654AC" w:rsidRPr="00CA0162">
        <w:lastRenderedPageBreak/>
        <w:t>Wind Generator</w:t>
      </w:r>
      <w:bookmarkEnd w:id="151"/>
      <w:bookmarkEnd w:id="152"/>
      <w:r w:rsidR="00B654AC" w:rsidRPr="00CA0162">
        <w:t xml:space="preserve"> </w:t>
      </w:r>
    </w:p>
    <w:p w14:paraId="693BA803" w14:textId="77777777" w:rsidR="00B654AC" w:rsidRPr="00CA0162" w:rsidRDefault="00465EE8" w:rsidP="00B933AD">
      <w:pPr>
        <w:pStyle w:val="BodyText"/>
        <w:jc w:val="center"/>
      </w:pPr>
      <w:r>
        <w:rPr>
          <w:noProof/>
          <w:lang w:val="nl-NL" w:eastAsia="nl-NL"/>
        </w:rPr>
        <w:drawing>
          <wp:inline distT="0" distB="0" distL="0" distR="0" wp14:anchorId="0ACE7129" wp14:editId="2CD7EB84">
            <wp:extent cx="1693545" cy="3721100"/>
            <wp:effectExtent l="19050" t="0" r="1905" b="0"/>
            <wp:docPr id="31" name="Bilde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49"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p>
    <w:p w14:paraId="30A96E42" w14:textId="77777777" w:rsidR="00B654AC" w:rsidRPr="00CA0162" w:rsidRDefault="00617E2A" w:rsidP="00617E2A">
      <w:pPr>
        <w:pStyle w:val="Figure"/>
      </w:pPr>
      <w:bookmarkStart w:id="153" w:name="_Toc214086817"/>
      <w:r w:rsidRPr="00CA0162">
        <w:t xml:space="preserve">A Wind </w:t>
      </w:r>
      <w:commentRangeStart w:id="154"/>
      <w:r w:rsidRPr="00CA0162">
        <w:t>Generator</w:t>
      </w:r>
      <w:bookmarkEnd w:id="153"/>
      <w:commentRangeEnd w:id="154"/>
      <w:r w:rsidR="001B7BFF">
        <w:rPr>
          <w:rStyle w:val="CommentReference"/>
          <w:i w:val="0"/>
          <w:lang w:eastAsia="de-DE"/>
        </w:rPr>
        <w:commentReference w:id="154"/>
      </w:r>
    </w:p>
    <w:p w14:paraId="6EF7946B" w14:textId="77777777" w:rsidR="00B654AC" w:rsidRPr="00CA0162" w:rsidRDefault="00B654AC" w:rsidP="00B933AD">
      <w:pPr>
        <w:pStyle w:val="BodyText"/>
        <w:rPr>
          <w:rFonts w:cs="Arial"/>
          <w:sz w:val="20"/>
        </w:rPr>
      </w:pPr>
      <w:proofErr w:type="gramStart"/>
      <w:r w:rsidRPr="00CA0162">
        <w:rPr>
          <w:rFonts w:cs="Arial"/>
          <w:sz w:val="20"/>
        </w:rPr>
        <w:t>Any individual surface structure, usually consisting of an embedded mast or tower with rotating blades and incorporating a generator.</w:t>
      </w:r>
      <w:proofErr w:type="gramEnd"/>
    </w:p>
    <w:p w14:paraId="2B05C0C9" w14:textId="77777777" w:rsidR="00B654AC" w:rsidRPr="00CA0162" w:rsidRDefault="00754947" w:rsidP="00754947">
      <w:pPr>
        <w:pStyle w:val="Heading2"/>
      </w:pPr>
      <w:bookmarkStart w:id="155" w:name="_Toc207627006"/>
      <w:bookmarkStart w:id="156" w:name="_Toc214267369"/>
      <w:r>
        <w:t xml:space="preserve">Offshore </w:t>
      </w:r>
      <w:r w:rsidR="00B654AC" w:rsidRPr="00CA0162">
        <w:t>Wind Farm</w:t>
      </w:r>
      <w:bookmarkEnd w:id="155"/>
      <w:bookmarkEnd w:id="156"/>
    </w:p>
    <w:p w14:paraId="16C1B8DD" w14:textId="77777777" w:rsidR="00B654AC" w:rsidRPr="00CA0162" w:rsidRDefault="00465EE8" w:rsidP="00B933AD">
      <w:pPr>
        <w:pStyle w:val="BodyText"/>
        <w:jc w:val="center"/>
      </w:pPr>
      <w:r>
        <w:rPr>
          <w:noProof/>
          <w:lang w:val="nl-NL" w:eastAsia="nl-NL"/>
        </w:rPr>
        <w:drawing>
          <wp:inline distT="0" distB="0" distL="0" distR="0" wp14:anchorId="7272F493" wp14:editId="3F1DB280">
            <wp:extent cx="3315970" cy="2417445"/>
            <wp:effectExtent l="19050" t="0" r="0" b="0"/>
            <wp:docPr id="32" name="Bilde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49"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p>
    <w:p w14:paraId="20DDA199" w14:textId="77777777" w:rsidR="00B654AC" w:rsidRPr="00CA0162" w:rsidRDefault="00617E2A" w:rsidP="00B654AC">
      <w:pPr>
        <w:pStyle w:val="Figure"/>
      </w:pPr>
      <w:bookmarkStart w:id="157" w:name="_Toc213984757"/>
      <w:bookmarkStart w:id="158" w:name="_Toc214086818"/>
      <w:bookmarkEnd w:id="157"/>
      <w:r w:rsidRPr="00CA0162">
        <w:t>A</w:t>
      </w:r>
      <w:r w:rsidR="00754947">
        <w:t xml:space="preserve">n Offshore </w:t>
      </w:r>
      <w:r w:rsidRPr="00CA0162">
        <w:t xml:space="preserve">Wind </w:t>
      </w:r>
      <w:commentRangeStart w:id="159"/>
      <w:r w:rsidRPr="00CA0162">
        <w:t>Farm</w:t>
      </w:r>
      <w:bookmarkEnd w:id="158"/>
      <w:commentRangeEnd w:id="159"/>
      <w:r w:rsidR="001B7BFF">
        <w:rPr>
          <w:rStyle w:val="CommentReference"/>
          <w:i w:val="0"/>
          <w:lang w:eastAsia="de-DE"/>
        </w:rPr>
        <w:commentReference w:id="159"/>
      </w:r>
    </w:p>
    <w:p w14:paraId="718D1D9B" w14:textId="77777777" w:rsidR="00B654AC" w:rsidRDefault="00B654AC" w:rsidP="00B933AD">
      <w:pPr>
        <w:pStyle w:val="BodyText"/>
      </w:pPr>
      <w:r w:rsidRPr="00CA0162">
        <w:t>A group of individual wind generators, which are located in one block and are considered to be a unit.</w:t>
      </w:r>
    </w:p>
    <w:p w14:paraId="4DB5B7E6" w14:textId="77777777" w:rsidR="00281591" w:rsidRPr="00B933AD" w:rsidRDefault="00281591" w:rsidP="00B933AD">
      <w:pPr>
        <w:pStyle w:val="BodyText"/>
      </w:pPr>
    </w:p>
    <w:sectPr w:rsidR="00281591" w:rsidRPr="00B933AD" w:rsidSect="000F7EE2">
      <w:headerReference w:type="default" r:id="rId50"/>
      <w:footerReference w:type="even" r:id="rId51"/>
      <w:footerReference w:type="default" r:id="rId52"/>
      <w:headerReference w:type="first" r:id="rId53"/>
      <w:pgSz w:w="11906" w:h="16838" w:code="9"/>
      <w:pgMar w:top="1418" w:right="1134" w:bottom="1134" w:left="1418" w:header="720" w:footer="720"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9" w:author="ojames" w:date="2012-04-25T15:38:00Z" w:initials="o">
    <w:p w14:paraId="71559F28" w14:textId="77777777" w:rsidR="00A51F4A" w:rsidRDefault="00A51F4A">
      <w:pPr>
        <w:pStyle w:val="CommentText"/>
      </w:pPr>
      <w:r>
        <w:rPr>
          <w:rStyle w:val="CommentReference"/>
        </w:rPr>
        <w:annotationRef/>
      </w:r>
      <w:r>
        <w:t>This will benefit from a simple illustration.</w:t>
      </w:r>
    </w:p>
  </w:comment>
  <w:comment w:id="23" w:author="Ian Burgess" w:date="2012-04-26T09:28:00Z" w:initials="IFB">
    <w:p w14:paraId="7CC7A662" w14:textId="77777777" w:rsidR="00A51F4A" w:rsidRDefault="00A51F4A">
      <w:pPr>
        <w:pStyle w:val="CommentText"/>
      </w:pPr>
      <w:r>
        <w:rPr>
          <w:rStyle w:val="CommentReference"/>
        </w:rPr>
        <w:annotationRef/>
      </w:r>
      <w:r>
        <w:t>Reword/reinstate</w:t>
      </w:r>
    </w:p>
  </w:comment>
  <w:comment w:id="26" w:author="ojames" w:date="2012-04-25T15:38:00Z" w:initials="o">
    <w:p w14:paraId="1246EA53" w14:textId="77777777" w:rsidR="00A51F4A" w:rsidRDefault="00A51F4A">
      <w:pPr>
        <w:pStyle w:val="CommentText"/>
      </w:pPr>
      <w:r>
        <w:rPr>
          <w:rStyle w:val="CommentReference"/>
        </w:rPr>
        <w:annotationRef/>
      </w:r>
      <w:r>
        <w:t>This section needs to be moved to the end of the main document.</w:t>
      </w:r>
    </w:p>
  </w:comment>
  <w:comment w:id="34" w:author="ojames" w:date="2012-04-25T15:38:00Z" w:initials="o">
    <w:p w14:paraId="45983B35" w14:textId="77777777" w:rsidR="00A51F4A" w:rsidRDefault="00A51F4A">
      <w:pPr>
        <w:pStyle w:val="CommentText"/>
      </w:pPr>
      <w:r>
        <w:rPr>
          <w:rStyle w:val="CommentReference"/>
        </w:rPr>
        <w:annotationRef/>
      </w:r>
      <w:r>
        <w:t>2.3.2 and 2.3.2.1 to be combined.</w:t>
      </w:r>
    </w:p>
  </w:comment>
  <w:comment w:id="39" w:author="ojames" w:date="2012-04-25T15:38:00Z" w:initials="o">
    <w:p w14:paraId="7C243DE9" w14:textId="77777777" w:rsidR="00A51F4A" w:rsidRDefault="00A51F4A">
      <w:pPr>
        <w:pStyle w:val="CommentText"/>
      </w:pPr>
      <w:r>
        <w:rPr>
          <w:rStyle w:val="CommentReference"/>
        </w:rPr>
        <w:annotationRef/>
      </w:r>
      <w:r>
        <w:t>Define: Usual or Nominal Range</w:t>
      </w:r>
    </w:p>
  </w:comment>
  <w:comment w:id="63" w:author="ojames" w:date="2012-04-25T15:54:00Z" w:initials="o">
    <w:p w14:paraId="156815CC" w14:textId="77777777" w:rsidR="00A51F4A" w:rsidRDefault="00A51F4A">
      <w:pPr>
        <w:pStyle w:val="CommentText"/>
      </w:pPr>
      <w:r>
        <w:rPr>
          <w:rStyle w:val="CommentReference"/>
        </w:rPr>
        <w:annotationRef/>
      </w:r>
      <w:r>
        <w:t>Remove, enhance and include in Definitions and Acronyms earlier in the document.</w:t>
      </w:r>
    </w:p>
  </w:comment>
  <w:comment w:id="154" w:author="Ian Burgess" w:date="2012-04-26T09:38:00Z" w:initials="IFB">
    <w:p w14:paraId="5518FA37" w14:textId="77777777" w:rsidR="00A51F4A" w:rsidRDefault="00A51F4A">
      <w:pPr>
        <w:pStyle w:val="CommentText"/>
      </w:pPr>
      <w:r>
        <w:rPr>
          <w:rStyle w:val="CommentReference"/>
        </w:rPr>
        <w:annotationRef/>
      </w:r>
      <w:r>
        <w:t>Updated photo required</w:t>
      </w:r>
    </w:p>
  </w:comment>
  <w:comment w:id="159" w:author="Ian Burgess" w:date="2012-04-26T09:38:00Z" w:initials="IFB">
    <w:p w14:paraId="3A43F848" w14:textId="77777777" w:rsidR="00A51F4A" w:rsidRDefault="00A51F4A">
      <w:pPr>
        <w:pStyle w:val="CommentText"/>
      </w:pPr>
      <w:r>
        <w:rPr>
          <w:rStyle w:val="CommentReference"/>
        </w:rPr>
        <w:annotationRef/>
      </w:r>
      <w:r>
        <w:t>Updated photo required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2E5B91" w14:textId="77777777" w:rsidR="003620E7" w:rsidRDefault="003620E7">
      <w:r>
        <w:separator/>
      </w:r>
    </w:p>
  </w:endnote>
  <w:endnote w:type="continuationSeparator" w:id="0">
    <w:p w14:paraId="7615577A" w14:textId="77777777" w:rsidR="003620E7" w:rsidRDefault="00362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auto"/>
    <w:pitch w:val="variable"/>
    <w:sig w:usb0="00000003" w:usb1="00000000" w:usb2="00000000" w:usb3="00000000" w:csb0="00000001"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algun Gothic">
    <w:altName w:val="Arial"/>
    <w:panose1 w:val="020B0503020000020004"/>
    <w:charset w:val="81"/>
    <w:family w:val="swiss"/>
    <w:pitch w:val="variable"/>
    <w:sig w:usb0="900002AF" w:usb1="09D77CFB" w:usb2="00000012" w:usb3="00000000" w:csb0="0008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BC8BE" w14:textId="77777777" w:rsidR="00A51F4A" w:rsidRDefault="008C0E63">
    <w:pPr>
      <w:pStyle w:val="Footer"/>
      <w:framePr w:wrap="around" w:vAnchor="text" w:hAnchor="margin" w:xAlign="center" w:y="1"/>
      <w:rPr>
        <w:rStyle w:val="PageNumber"/>
      </w:rPr>
    </w:pPr>
    <w:r>
      <w:rPr>
        <w:rStyle w:val="PageNumber"/>
      </w:rPr>
      <w:fldChar w:fldCharType="begin"/>
    </w:r>
    <w:r w:rsidR="00A51F4A">
      <w:rPr>
        <w:rStyle w:val="PageNumber"/>
      </w:rPr>
      <w:instrText xml:space="preserve">PAGE  </w:instrText>
    </w:r>
    <w:r>
      <w:rPr>
        <w:rStyle w:val="PageNumber"/>
      </w:rPr>
      <w:fldChar w:fldCharType="end"/>
    </w:r>
  </w:p>
  <w:p w14:paraId="23B1176A" w14:textId="77777777" w:rsidR="00A51F4A" w:rsidRDefault="00A51F4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AD45BD" w14:textId="77777777" w:rsidR="00A51F4A" w:rsidRDefault="00A51F4A" w:rsidP="00D35F28">
    <w:pPr>
      <w:pStyle w:val="Footer"/>
      <w:tabs>
        <w:tab w:val="clear" w:pos="4153"/>
        <w:tab w:val="clear" w:pos="8306"/>
        <w:tab w:val="center" w:pos="4820"/>
        <w:tab w:val="right" w:pos="9639"/>
      </w:tabs>
    </w:pPr>
    <w:r>
      <w:tab/>
    </w:r>
    <w:r>
      <w:rPr>
        <w:rFonts w:cs="Arial"/>
        <w:lang w:val="en-US"/>
      </w:rPr>
      <w:t xml:space="preserve">Page </w:t>
    </w:r>
    <w:r w:rsidR="008C0E63">
      <w:rPr>
        <w:rFonts w:cs="Arial"/>
        <w:lang w:val="en-US"/>
      </w:rPr>
      <w:fldChar w:fldCharType="begin"/>
    </w:r>
    <w:r>
      <w:rPr>
        <w:rFonts w:cs="Arial"/>
        <w:lang w:val="en-US"/>
      </w:rPr>
      <w:instrText xml:space="preserve"> PAGE </w:instrText>
    </w:r>
    <w:r w:rsidR="008C0E63">
      <w:rPr>
        <w:rFonts w:cs="Arial"/>
        <w:lang w:val="en-US"/>
      </w:rPr>
      <w:fldChar w:fldCharType="separate"/>
    </w:r>
    <w:r w:rsidR="006B61FC">
      <w:rPr>
        <w:rFonts w:cs="Arial"/>
        <w:noProof/>
        <w:lang w:val="en-US"/>
      </w:rPr>
      <w:t>2</w:t>
    </w:r>
    <w:r w:rsidR="008C0E63">
      <w:rPr>
        <w:rFonts w:cs="Arial"/>
        <w:lang w:val="en-US"/>
      </w:rPr>
      <w:fldChar w:fldCharType="end"/>
    </w:r>
    <w:r>
      <w:rPr>
        <w:rFonts w:cs="Arial"/>
        <w:lang w:val="en-US"/>
      </w:rPr>
      <w:t xml:space="preserve"> of </w:t>
    </w:r>
    <w:r w:rsidR="008C0E63">
      <w:rPr>
        <w:rFonts w:cs="Arial"/>
        <w:lang w:val="en-US"/>
      </w:rPr>
      <w:fldChar w:fldCharType="begin"/>
    </w:r>
    <w:r>
      <w:rPr>
        <w:rFonts w:cs="Arial"/>
        <w:lang w:val="en-US"/>
      </w:rPr>
      <w:instrText xml:space="preserve"> NUMPAGES </w:instrText>
    </w:r>
    <w:r w:rsidR="008C0E63">
      <w:rPr>
        <w:rFonts w:cs="Arial"/>
        <w:lang w:val="en-US"/>
      </w:rPr>
      <w:fldChar w:fldCharType="separate"/>
    </w:r>
    <w:r w:rsidR="006B61FC">
      <w:rPr>
        <w:rFonts w:cs="Arial"/>
        <w:noProof/>
        <w:lang w:val="en-US"/>
      </w:rPr>
      <w:t>33</w:t>
    </w:r>
    <w:r w:rsidR="008C0E63">
      <w:rPr>
        <w:rFonts w:cs="Arial"/>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8B01A7" w14:textId="77777777" w:rsidR="003620E7" w:rsidRDefault="003620E7">
      <w:r>
        <w:separator/>
      </w:r>
    </w:p>
  </w:footnote>
  <w:footnote w:type="continuationSeparator" w:id="0">
    <w:p w14:paraId="575C0F5C" w14:textId="77777777" w:rsidR="003620E7" w:rsidRDefault="003620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479EBC" w14:textId="77777777" w:rsidR="00A51F4A" w:rsidRDefault="00A51F4A"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14:paraId="6EA190EC" w14:textId="77777777" w:rsidR="00A51F4A" w:rsidRPr="00241D21" w:rsidRDefault="00A51F4A" w:rsidP="004E4DFD">
    <w:pPr>
      <w:pStyle w:val="Header"/>
      <w:tabs>
        <w:tab w:val="clear" w:pos="4153"/>
        <w:tab w:val="clear" w:pos="8306"/>
        <w:tab w:val="center" w:pos="4820"/>
        <w:tab w:val="right" w:pos="9356"/>
      </w:tabs>
      <w:jc w:val="center"/>
      <w:rPr>
        <w:rFonts w:cs="Arial"/>
        <w:sz w:val="20"/>
        <w:lang w:val="nb-NO"/>
      </w:rPr>
    </w:pPr>
    <w:r>
      <w:rPr>
        <w:rFonts w:cs="Arial"/>
        <w:sz w:val="20"/>
        <w:lang w:val="nb-NO"/>
      </w:rPr>
      <w:t>April 2013 (Draft)</w:t>
    </w:r>
  </w:p>
  <w:p w14:paraId="4741AD0A" w14:textId="77777777" w:rsidR="00A51F4A" w:rsidRDefault="00A51F4A" w:rsidP="004E4DFD">
    <w:pPr>
      <w:pBdr>
        <w:bottom w:val="single" w:sz="4" w:space="1" w:color="auto"/>
      </w:pBdr>
      <w:tabs>
        <w:tab w:val="center" w:pos="4820"/>
      </w:tabs>
      <w:jc w:val="center"/>
    </w:pPr>
  </w:p>
  <w:p w14:paraId="3D98237D" w14:textId="77777777" w:rsidR="00A51F4A" w:rsidRPr="00864F4B" w:rsidRDefault="00A51F4A" w:rsidP="004E4DFD">
    <w:pPr>
      <w:tabs>
        <w:tab w:val="center" w:pos="4820"/>
        <w:tab w:val="right" w:pos="9356"/>
      </w:tabs>
      <w:rPr>
        <w:rFonts w:cs="Arial"/>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408FB6" w14:textId="5D274E5D" w:rsidR="00EF4562" w:rsidRDefault="006B61FC" w:rsidP="00EF4562">
    <w:pPr>
      <w:pStyle w:val="Header"/>
      <w:jc w:val="right"/>
    </w:pPr>
    <w:r>
      <w:t>ANM21-8.6.1</w:t>
    </w:r>
  </w:p>
  <w:p w14:paraId="3FD612F5" w14:textId="4E16D647" w:rsidR="00A51F4A" w:rsidRDefault="00EF4562" w:rsidP="00EF4562">
    <w:pPr>
      <w:pStyle w:val="Header"/>
      <w:jc w:val="right"/>
    </w:pPr>
    <w:r>
      <w:t xml:space="preserve">Formerly </w:t>
    </w:r>
    <w:r w:rsidR="00A51F4A">
      <w:t>ANM20/21</w:t>
    </w:r>
    <w:r w:rsidR="006B61FC">
      <w:t xml:space="preserve">, </w:t>
    </w:r>
    <w:r w:rsidR="006B61FC">
      <w:t>ANM20/WG1/WP3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CA0FE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7A7C5716"/>
    <w:lvl w:ilvl="0">
      <w:start w:val="1"/>
      <w:numFmt w:val="bullet"/>
      <w:lvlText w:val=""/>
      <w:lvlJc w:val="left"/>
      <w:pPr>
        <w:tabs>
          <w:tab w:val="num" w:pos="360"/>
        </w:tabs>
        <w:ind w:left="360" w:hanging="360"/>
      </w:pPr>
      <w:rPr>
        <w:rFonts w:ascii="Symbol" w:hAnsi="Symbol" w:hint="default"/>
      </w:rPr>
    </w:lvl>
  </w:abstractNum>
  <w:abstractNum w:abstractNumId="4">
    <w:nsid w:val="00000009"/>
    <w:multiLevelType w:val="multilevel"/>
    <w:tmpl w:val="FBB02488"/>
    <w:name w:val="WW8Num10"/>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3A21C71"/>
    <w:multiLevelType w:val="hybridMultilevel"/>
    <w:tmpl w:val="165E88DE"/>
    <w:lvl w:ilvl="0" w:tplc="1D7EB8F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BC66F4"/>
    <w:multiLevelType w:val="hybridMultilevel"/>
    <w:tmpl w:val="F4ECBF52"/>
    <w:lvl w:ilvl="0" w:tplc="D8F85F6A">
      <w:start w:val="1"/>
      <w:numFmt w:val="bullet"/>
      <w:pStyle w:val="Bullet2"/>
      <w:lvlText w:val="o"/>
      <w:lvlJc w:val="left"/>
      <w:pPr>
        <w:ind w:left="1560" w:hanging="360"/>
      </w:pPr>
      <w:rPr>
        <w:rFonts w:ascii="Courier New" w:hAnsi="Courier New" w:cs="Courier New"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7">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8">
    <w:nsid w:val="0D787705"/>
    <w:multiLevelType w:val="hybridMultilevel"/>
    <w:tmpl w:val="B99C3FE0"/>
    <w:lvl w:ilvl="0" w:tplc="E4DC4E94">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F9621C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9C37E91"/>
    <w:multiLevelType w:val="multilevel"/>
    <w:tmpl w:val="1696C69E"/>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1AA846AC"/>
    <w:multiLevelType w:val="hybridMultilevel"/>
    <w:tmpl w:val="F0544B6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FDA1E6D"/>
    <w:multiLevelType w:val="multilevel"/>
    <w:tmpl w:val="59E066EE"/>
    <w:lvl w:ilvl="0">
      <w:start w:val="1"/>
      <w:numFmt w:val="decimal"/>
      <w:lvlText w:val="%1"/>
      <w:lvlJc w:val="left"/>
      <w:pPr>
        <w:tabs>
          <w:tab w:val="num" w:pos="570"/>
        </w:tabs>
        <w:ind w:left="570" w:hanging="570"/>
      </w:pPr>
      <w:rPr>
        <w:rFonts w:hint="default"/>
      </w:rPr>
    </w:lvl>
    <w:lvl w:ilvl="1">
      <w:start w:val="1"/>
      <w:numFmt w:val="bullet"/>
      <w:lvlText w:val=""/>
      <w:lvlJc w:val="left"/>
      <w:pPr>
        <w:tabs>
          <w:tab w:val="num" w:pos="927"/>
        </w:tabs>
        <w:ind w:left="927" w:hanging="360"/>
      </w:pPr>
      <w:rPr>
        <w:rFonts w:ascii="Symbol" w:hAnsi="Symbol"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14">
    <w:nsid w:val="22D737A4"/>
    <w:multiLevelType w:val="hybridMultilevel"/>
    <w:tmpl w:val="EC449CB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ListBullet2"/>
      <w:lvlText w:val="o"/>
      <w:lvlJc w:val="left"/>
      <w:pPr>
        <w:tabs>
          <w:tab w:val="num" w:pos="644"/>
        </w:tabs>
        <w:ind w:left="644"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54A4879"/>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368E2586"/>
    <w:multiLevelType w:val="hybridMultilevel"/>
    <w:tmpl w:val="577A74E0"/>
    <w:lvl w:ilvl="0" w:tplc="4BA80204">
      <w:start w:val="1"/>
      <w:numFmt w:val="bullet"/>
      <w:lvlText w:val=""/>
      <w:lvlJc w:val="left"/>
      <w:pPr>
        <w:tabs>
          <w:tab w:val="num" w:pos="1854"/>
        </w:tabs>
        <w:ind w:left="1854" w:hanging="36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8">
    <w:nsid w:val="3A0B77D3"/>
    <w:multiLevelType w:val="multilevel"/>
    <w:tmpl w:val="4DC29F8E"/>
    <w:lvl w:ilvl="0">
      <w:start w:val="1"/>
      <w:numFmt w:val="decimal"/>
      <w:lvlText w:val="%1"/>
      <w:lvlJc w:val="left"/>
      <w:pPr>
        <w:tabs>
          <w:tab w:val="num" w:pos="432"/>
        </w:tabs>
        <w:ind w:left="432" w:hanging="432"/>
      </w:pPr>
      <w:rPr>
        <w:rFonts w:hint="default"/>
      </w:rPr>
    </w:lvl>
    <w:lvl w:ilvl="1">
      <w:start w:val="1"/>
      <w:numFmt w:val="bullet"/>
      <w:lvlText w:val=""/>
      <w:lvlJc w:val="left"/>
      <w:pPr>
        <w:tabs>
          <w:tab w:val="num" w:pos="576"/>
        </w:tabs>
        <w:ind w:left="576" w:hanging="576"/>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1">
    <w:nsid w:val="40EB4528"/>
    <w:multiLevelType w:val="hybridMultilevel"/>
    <w:tmpl w:val="82D806CE"/>
    <w:lvl w:ilvl="0" w:tplc="04090001">
      <w:start w:val="1"/>
      <w:numFmt w:val="bullet"/>
      <w:lvlText w:val=""/>
      <w:lvlJc w:val="left"/>
      <w:pPr>
        <w:tabs>
          <w:tab w:val="num" w:pos="1074"/>
        </w:tabs>
        <w:ind w:left="1074" w:hanging="360"/>
      </w:pPr>
      <w:rPr>
        <w:rFonts w:ascii="Symbol" w:hAnsi="Symbol" w:hint="default"/>
      </w:rPr>
    </w:lvl>
    <w:lvl w:ilvl="1" w:tplc="04090003" w:tentative="1">
      <w:start w:val="1"/>
      <w:numFmt w:val="bullet"/>
      <w:lvlText w:val="o"/>
      <w:lvlJc w:val="left"/>
      <w:pPr>
        <w:tabs>
          <w:tab w:val="num" w:pos="1794"/>
        </w:tabs>
        <w:ind w:left="1794" w:hanging="360"/>
      </w:pPr>
      <w:rPr>
        <w:rFonts w:ascii="Courier New" w:hAnsi="Courier New" w:cs="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cs="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cs="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22">
    <w:nsid w:val="42FD27DE"/>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B914073"/>
    <w:multiLevelType w:val="hybridMultilevel"/>
    <w:tmpl w:val="F9968A9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4BC63137"/>
    <w:multiLevelType w:val="hybridMultilevel"/>
    <w:tmpl w:val="D3724450"/>
    <w:lvl w:ilvl="0" w:tplc="1474230E">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CE00168"/>
    <w:multiLevelType w:val="hybridMultilevel"/>
    <w:tmpl w:val="476439B0"/>
    <w:lvl w:ilvl="0" w:tplc="04090001">
      <w:start w:val="1"/>
      <w:numFmt w:val="bullet"/>
      <w:lvlText w:val=""/>
      <w:lvlJc w:val="left"/>
      <w:pPr>
        <w:ind w:left="391" w:hanging="360"/>
      </w:pPr>
      <w:rPr>
        <w:rFonts w:ascii="Symbol" w:hAnsi="Symbol" w:hint="default"/>
      </w:rPr>
    </w:lvl>
    <w:lvl w:ilvl="1" w:tplc="04090003" w:tentative="1">
      <w:start w:val="1"/>
      <w:numFmt w:val="bullet"/>
      <w:lvlText w:val="o"/>
      <w:lvlJc w:val="left"/>
      <w:pPr>
        <w:ind w:left="1111" w:hanging="360"/>
      </w:pPr>
      <w:rPr>
        <w:rFonts w:ascii="Courier New" w:hAnsi="Courier New" w:cs="Courier New" w:hint="default"/>
      </w:rPr>
    </w:lvl>
    <w:lvl w:ilvl="2" w:tplc="04090005" w:tentative="1">
      <w:start w:val="1"/>
      <w:numFmt w:val="bullet"/>
      <w:lvlText w:val=""/>
      <w:lvlJc w:val="left"/>
      <w:pPr>
        <w:ind w:left="1831" w:hanging="360"/>
      </w:pPr>
      <w:rPr>
        <w:rFonts w:ascii="Wingdings" w:hAnsi="Wingdings" w:hint="default"/>
      </w:rPr>
    </w:lvl>
    <w:lvl w:ilvl="3" w:tplc="04090001" w:tentative="1">
      <w:start w:val="1"/>
      <w:numFmt w:val="bullet"/>
      <w:lvlText w:val=""/>
      <w:lvlJc w:val="left"/>
      <w:pPr>
        <w:ind w:left="2551" w:hanging="360"/>
      </w:pPr>
      <w:rPr>
        <w:rFonts w:ascii="Symbol" w:hAnsi="Symbol" w:hint="default"/>
      </w:rPr>
    </w:lvl>
    <w:lvl w:ilvl="4" w:tplc="04090003" w:tentative="1">
      <w:start w:val="1"/>
      <w:numFmt w:val="bullet"/>
      <w:lvlText w:val="o"/>
      <w:lvlJc w:val="left"/>
      <w:pPr>
        <w:ind w:left="3271" w:hanging="360"/>
      </w:pPr>
      <w:rPr>
        <w:rFonts w:ascii="Courier New" w:hAnsi="Courier New" w:cs="Courier New" w:hint="default"/>
      </w:rPr>
    </w:lvl>
    <w:lvl w:ilvl="5" w:tplc="04090005" w:tentative="1">
      <w:start w:val="1"/>
      <w:numFmt w:val="bullet"/>
      <w:lvlText w:val=""/>
      <w:lvlJc w:val="left"/>
      <w:pPr>
        <w:ind w:left="3991" w:hanging="360"/>
      </w:pPr>
      <w:rPr>
        <w:rFonts w:ascii="Wingdings" w:hAnsi="Wingdings" w:hint="default"/>
      </w:rPr>
    </w:lvl>
    <w:lvl w:ilvl="6" w:tplc="04090001" w:tentative="1">
      <w:start w:val="1"/>
      <w:numFmt w:val="bullet"/>
      <w:lvlText w:val=""/>
      <w:lvlJc w:val="left"/>
      <w:pPr>
        <w:ind w:left="4711" w:hanging="360"/>
      </w:pPr>
      <w:rPr>
        <w:rFonts w:ascii="Symbol" w:hAnsi="Symbol" w:hint="default"/>
      </w:rPr>
    </w:lvl>
    <w:lvl w:ilvl="7" w:tplc="04090003" w:tentative="1">
      <w:start w:val="1"/>
      <w:numFmt w:val="bullet"/>
      <w:lvlText w:val="o"/>
      <w:lvlJc w:val="left"/>
      <w:pPr>
        <w:ind w:left="5431" w:hanging="360"/>
      </w:pPr>
      <w:rPr>
        <w:rFonts w:ascii="Courier New" w:hAnsi="Courier New" w:cs="Courier New" w:hint="default"/>
      </w:rPr>
    </w:lvl>
    <w:lvl w:ilvl="8" w:tplc="04090005" w:tentative="1">
      <w:start w:val="1"/>
      <w:numFmt w:val="bullet"/>
      <w:lvlText w:val=""/>
      <w:lvlJc w:val="left"/>
      <w:pPr>
        <w:ind w:left="6151" w:hanging="360"/>
      </w:pPr>
      <w:rPr>
        <w:rFonts w:ascii="Wingdings" w:hAnsi="Wingdings" w:hint="default"/>
      </w:rPr>
    </w:lvl>
  </w:abstractNum>
  <w:abstractNum w:abstractNumId="27">
    <w:nsid w:val="4D4754B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542D774D"/>
    <w:multiLevelType w:val="multilevel"/>
    <w:tmpl w:val="4DC29F8E"/>
    <w:lvl w:ilvl="0">
      <w:start w:val="1"/>
      <w:numFmt w:val="decimal"/>
      <w:lvlText w:val="%1"/>
      <w:lvlJc w:val="left"/>
      <w:pPr>
        <w:tabs>
          <w:tab w:val="num" w:pos="432"/>
        </w:tabs>
        <w:ind w:left="432" w:hanging="432"/>
      </w:pPr>
      <w:rPr>
        <w:rFonts w:hint="default"/>
      </w:rPr>
    </w:lvl>
    <w:lvl w:ilvl="1">
      <w:start w:val="1"/>
      <w:numFmt w:val="bullet"/>
      <w:lvlText w:val=""/>
      <w:lvlJc w:val="left"/>
      <w:pPr>
        <w:tabs>
          <w:tab w:val="num" w:pos="576"/>
        </w:tabs>
        <w:ind w:left="576" w:hanging="576"/>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55710F0C"/>
    <w:multiLevelType w:val="hybridMultilevel"/>
    <w:tmpl w:val="DFD8F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6DD3030"/>
    <w:multiLevelType w:val="hybridMultilevel"/>
    <w:tmpl w:val="CBC279A4"/>
    <w:lvl w:ilvl="0" w:tplc="11F659FE">
      <w:start w:val="1"/>
      <w:numFmt w:val="bullet"/>
      <w:pStyle w:val="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56F82ED6"/>
    <w:multiLevelType w:val="hybridMultilevel"/>
    <w:tmpl w:val="C6E2639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IALABullet1"/>
      <w:lvlText w:val=""/>
      <w:lvlJc w:val="left"/>
      <w:pPr>
        <w:tabs>
          <w:tab w:val="num" w:pos="644"/>
        </w:tabs>
        <w:ind w:left="644"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4">
    <w:nsid w:val="58F216E1"/>
    <w:multiLevelType w:val="hybridMultilevel"/>
    <w:tmpl w:val="BEB016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nsid w:val="5CAE3E1F"/>
    <w:multiLevelType w:val="hybridMultilevel"/>
    <w:tmpl w:val="D534E5CA"/>
    <w:lvl w:ilvl="0" w:tplc="B9B00CB6">
      <w:start w:val="1"/>
      <w:numFmt w:val="bullet"/>
      <w:lvlText w:val=""/>
      <w:lvlJc w:val="left"/>
      <w:pPr>
        <w:tabs>
          <w:tab w:val="num" w:pos="1287"/>
        </w:tabs>
        <w:ind w:left="1287" w:hanging="360"/>
      </w:pPr>
      <w:rPr>
        <w:rFonts w:ascii="Symbol" w:hAnsi="Symbol" w:hint="default"/>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6">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outline w:val="0"/>
        <w:shadow w:val="0"/>
        <w:emboss w:val="0"/>
        <w:imprint w:val="0"/>
        <w:noProof w:val="0"/>
        <w:vanish w:val="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8">
    <w:nsid w:val="6D4F3620"/>
    <w:multiLevelType w:val="hybridMultilevel"/>
    <w:tmpl w:val="B2AE3D9C"/>
    <w:lvl w:ilvl="0" w:tplc="CFE2B998">
      <w:start w:val="1"/>
      <w:numFmt w:val="bullet"/>
      <w:pStyle w:val="Vietapunto2"/>
      <w:lvlText w:val="o"/>
      <w:lvlJc w:val="left"/>
      <w:pPr>
        <w:tabs>
          <w:tab w:val="num" w:pos="1211"/>
        </w:tabs>
        <w:ind w:left="1211" w:hanging="360"/>
      </w:pPr>
      <w:rPr>
        <w:rFonts w:ascii="Courier New" w:hAnsi="Courier New" w:hint="default"/>
      </w:rPr>
    </w:lvl>
    <w:lvl w:ilvl="1" w:tplc="0C0A0003">
      <w:start w:val="1"/>
      <w:numFmt w:val="bullet"/>
      <w:lvlText w:val="o"/>
      <w:lvlJc w:val="left"/>
      <w:pPr>
        <w:tabs>
          <w:tab w:val="num" w:pos="2291"/>
        </w:tabs>
        <w:ind w:left="2291" w:hanging="360"/>
      </w:pPr>
      <w:rPr>
        <w:rFonts w:ascii="Courier New" w:hAnsi="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39">
    <w:nsid w:val="702642E4"/>
    <w:multiLevelType w:val="hybridMultilevel"/>
    <w:tmpl w:val="D2E2D80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nsid w:val="702C16C7"/>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76D64DA6"/>
    <w:multiLevelType w:val="hybridMultilevel"/>
    <w:tmpl w:val="954C2D5E"/>
    <w:lvl w:ilvl="0" w:tplc="943C6D5A">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7"/>
  </w:num>
  <w:num w:numId="2">
    <w:abstractNumId w:val="38"/>
  </w:num>
  <w:num w:numId="3">
    <w:abstractNumId w:val="7"/>
  </w:num>
  <w:num w:numId="4">
    <w:abstractNumId w:val="31"/>
  </w:num>
  <w:num w:numId="5">
    <w:abstractNumId w:val="8"/>
  </w:num>
  <w:num w:numId="6">
    <w:abstractNumId w:val="2"/>
  </w:num>
  <w:num w:numId="7">
    <w:abstractNumId w:val="3"/>
  </w:num>
  <w:num w:numId="8">
    <w:abstractNumId w:val="11"/>
  </w:num>
  <w:num w:numId="9">
    <w:abstractNumId w:val="21"/>
  </w:num>
  <w:num w:numId="10">
    <w:abstractNumId w:val="2"/>
    <w:lvlOverride w:ilvl="0">
      <w:startOverride w:val="1"/>
    </w:lvlOverride>
  </w:num>
  <w:num w:numId="11">
    <w:abstractNumId w:val="32"/>
  </w:num>
  <w:num w:numId="12">
    <w:abstractNumId w:val="14"/>
  </w:num>
  <w:num w:numId="13">
    <w:abstractNumId w:val="4"/>
  </w:num>
  <w:num w:numId="14">
    <w:abstractNumId w:val="23"/>
  </w:num>
  <w:num w:numId="15">
    <w:abstractNumId w:val="13"/>
  </w:num>
  <w:num w:numId="16">
    <w:abstractNumId w:val="39"/>
  </w:num>
  <w:num w:numId="17">
    <w:abstractNumId w:val="16"/>
  </w:num>
  <w:num w:numId="18">
    <w:abstractNumId w:val="25"/>
  </w:num>
  <w:num w:numId="19">
    <w:abstractNumId w:val="10"/>
  </w:num>
  <w:num w:numId="20">
    <w:abstractNumId w:val="36"/>
  </w:num>
  <w:num w:numId="21">
    <w:abstractNumId w:val="5"/>
  </w:num>
  <w:num w:numId="22">
    <w:abstractNumId w:val="19"/>
  </w:num>
  <w:num w:numId="23">
    <w:abstractNumId w:val="15"/>
  </w:num>
  <w:num w:numId="24">
    <w:abstractNumId w:val="25"/>
  </w:num>
  <w:num w:numId="25">
    <w:abstractNumId w:val="6"/>
  </w:num>
  <w:num w:numId="26">
    <w:abstractNumId w:val="41"/>
  </w:num>
  <w:num w:numId="27">
    <w:abstractNumId w:val="20"/>
  </w:num>
  <w:num w:numId="28">
    <w:abstractNumId w:val="37"/>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42"/>
  </w:num>
  <w:num w:numId="38">
    <w:abstractNumId w:val="42"/>
  </w:num>
  <w:num w:numId="39">
    <w:abstractNumId w:val="33"/>
  </w:num>
  <w:num w:numId="40">
    <w:abstractNumId w:val="2"/>
  </w:num>
  <w:num w:numId="41">
    <w:abstractNumId w:val="1"/>
  </w:num>
  <w:num w:numId="42">
    <w:abstractNumId w:val="1"/>
  </w:num>
  <w:num w:numId="43">
    <w:abstractNumId w:val="12"/>
  </w:num>
  <w:num w:numId="44">
    <w:abstractNumId w:val="28"/>
  </w:num>
  <w:num w:numId="4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5"/>
  </w:num>
  <w:num w:numId="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num>
  <w:num w:numId="50">
    <w:abstractNumId w:val="34"/>
  </w:num>
  <w:num w:numId="51">
    <w:abstractNumId w:val="0"/>
  </w:num>
  <w:num w:numId="52">
    <w:abstractNumId w:val="24"/>
  </w:num>
  <w:num w:numId="53">
    <w:abstractNumId w:val="26"/>
  </w:num>
  <w:num w:numId="54">
    <w:abstractNumId w:val="22"/>
  </w:num>
  <w:num w:numId="55">
    <w:abstractNumId w:val="27"/>
  </w:num>
  <w:num w:numId="56">
    <w:abstractNumId w:val="9"/>
  </w:num>
  <w:num w:numId="57">
    <w:abstractNumId w:val="40"/>
  </w:num>
  <w:num w:numId="58">
    <w:abstractNumId w:val="29"/>
  </w:num>
  <w:num w:numId="59">
    <w:abstractNumId w:val="1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noPunctuationKerning/>
  <w:characterSpacingControl w:val="doNotCompress"/>
  <w:hdrShapeDefaults>
    <o:shapedefaults v:ext="edit" spidmax="4097" o:allowincell="f"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D234DF"/>
    <w:rsid w:val="00011116"/>
    <w:rsid w:val="00023107"/>
    <w:rsid w:val="00024239"/>
    <w:rsid w:val="00026D6B"/>
    <w:rsid w:val="00033275"/>
    <w:rsid w:val="00052A54"/>
    <w:rsid w:val="00077C96"/>
    <w:rsid w:val="000812D1"/>
    <w:rsid w:val="000A4F6A"/>
    <w:rsid w:val="000A53DE"/>
    <w:rsid w:val="000B36A9"/>
    <w:rsid w:val="000C1B26"/>
    <w:rsid w:val="000C267C"/>
    <w:rsid w:val="000D3E54"/>
    <w:rsid w:val="000D6254"/>
    <w:rsid w:val="000E3531"/>
    <w:rsid w:val="000F0171"/>
    <w:rsid w:val="000F7EE2"/>
    <w:rsid w:val="00101DA3"/>
    <w:rsid w:val="001047E4"/>
    <w:rsid w:val="00112827"/>
    <w:rsid w:val="0011424D"/>
    <w:rsid w:val="00115EC6"/>
    <w:rsid w:val="001316A3"/>
    <w:rsid w:val="00140E7C"/>
    <w:rsid w:val="00176C01"/>
    <w:rsid w:val="00180D21"/>
    <w:rsid w:val="001B1985"/>
    <w:rsid w:val="001B21B3"/>
    <w:rsid w:val="001B600E"/>
    <w:rsid w:val="001B6A89"/>
    <w:rsid w:val="001B7BFF"/>
    <w:rsid w:val="001D5DBF"/>
    <w:rsid w:val="001F4FBA"/>
    <w:rsid w:val="00200276"/>
    <w:rsid w:val="00225E9A"/>
    <w:rsid w:val="00241D21"/>
    <w:rsid w:val="002579FC"/>
    <w:rsid w:val="00267106"/>
    <w:rsid w:val="00272B14"/>
    <w:rsid w:val="00273C2E"/>
    <w:rsid w:val="002742ED"/>
    <w:rsid w:val="00281591"/>
    <w:rsid w:val="002A60EC"/>
    <w:rsid w:val="002B0C0A"/>
    <w:rsid w:val="002C38B8"/>
    <w:rsid w:val="002C3C9C"/>
    <w:rsid w:val="002D2426"/>
    <w:rsid w:val="002E1F87"/>
    <w:rsid w:val="002E7D10"/>
    <w:rsid w:val="002F0A2F"/>
    <w:rsid w:val="002F43B4"/>
    <w:rsid w:val="002F5301"/>
    <w:rsid w:val="00313355"/>
    <w:rsid w:val="00315F02"/>
    <w:rsid w:val="00324765"/>
    <w:rsid w:val="00325F98"/>
    <w:rsid w:val="003265B7"/>
    <w:rsid w:val="00344A63"/>
    <w:rsid w:val="00346BE9"/>
    <w:rsid w:val="003523F2"/>
    <w:rsid w:val="00353234"/>
    <w:rsid w:val="00354F5D"/>
    <w:rsid w:val="00356348"/>
    <w:rsid w:val="003620E7"/>
    <w:rsid w:val="00371E31"/>
    <w:rsid w:val="0039007E"/>
    <w:rsid w:val="00394440"/>
    <w:rsid w:val="0039661A"/>
    <w:rsid w:val="00397F71"/>
    <w:rsid w:val="003A181C"/>
    <w:rsid w:val="003B44B2"/>
    <w:rsid w:val="003B7400"/>
    <w:rsid w:val="003C5952"/>
    <w:rsid w:val="003D0F87"/>
    <w:rsid w:val="003F7C6F"/>
    <w:rsid w:val="0040126A"/>
    <w:rsid w:val="00401BDE"/>
    <w:rsid w:val="00407CB6"/>
    <w:rsid w:val="00413321"/>
    <w:rsid w:val="00425AFC"/>
    <w:rsid w:val="004277E0"/>
    <w:rsid w:val="00430D51"/>
    <w:rsid w:val="00436C60"/>
    <w:rsid w:val="00437C65"/>
    <w:rsid w:val="004415FA"/>
    <w:rsid w:val="0046190D"/>
    <w:rsid w:val="00464B67"/>
    <w:rsid w:val="00465EE8"/>
    <w:rsid w:val="004768B5"/>
    <w:rsid w:val="004776E6"/>
    <w:rsid w:val="004777CB"/>
    <w:rsid w:val="004A2EF7"/>
    <w:rsid w:val="004B68E1"/>
    <w:rsid w:val="004D072D"/>
    <w:rsid w:val="004D2268"/>
    <w:rsid w:val="004D7FAA"/>
    <w:rsid w:val="004E4DFD"/>
    <w:rsid w:val="00514B7E"/>
    <w:rsid w:val="00514E52"/>
    <w:rsid w:val="00523294"/>
    <w:rsid w:val="00533001"/>
    <w:rsid w:val="00534048"/>
    <w:rsid w:val="0053693C"/>
    <w:rsid w:val="005436AA"/>
    <w:rsid w:val="005519DE"/>
    <w:rsid w:val="00552033"/>
    <w:rsid w:val="0055501D"/>
    <w:rsid w:val="005573D5"/>
    <w:rsid w:val="00561665"/>
    <w:rsid w:val="005820B1"/>
    <w:rsid w:val="005A0D8B"/>
    <w:rsid w:val="005C4BF5"/>
    <w:rsid w:val="005C59D4"/>
    <w:rsid w:val="005D3086"/>
    <w:rsid w:val="005D6E17"/>
    <w:rsid w:val="005E74C2"/>
    <w:rsid w:val="005F541F"/>
    <w:rsid w:val="00601D49"/>
    <w:rsid w:val="00617E2A"/>
    <w:rsid w:val="00625A2E"/>
    <w:rsid w:val="00633AA3"/>
    <w:rsid w:val="006374AE"/>
    <w:rsid w:val="0064317D"/>
    <w:rsid w:val="006513A0"/>
    <w:rsid w:val="006517C8"/>
    <w:rsid w:val="006703BF"/>
    <w:rsid w:val="006704AC"/>
    <w:rsid w:val="0069135E"/>
    <w:rsid w:val="006B2A01"/>
    <w:rsid w:val="006B61FC"/>
    <w:rsid w:val="006C7771"/>
    <w:rsid w:val="006D3A26"/>
    <w:rsid w:val="006D6A24"/>
    <w:rsid w:val="006E0D94"/>
    <w:rsid w:val="006E7CF2"/>
    <w:rsid w:val="0070425D"/>
    <w:rsid w:val="00706BB8"/>
    <w:rsid w:val="0071432B"/>
    <w:rsid w:val="00724E2C"/>
    <w:rsid w:val="00726F51"/>
    <w:rsid w:val="00732CAF"/>
    <w:rsid w:val="007463B4"/>
    <w:rsid w:val="00753DB5"/>
    <w:rsid w:val="00754947"/>
    <w:rsid w:val="00754C79"/>
    <w:rsid w:val="00755017"/>
    <w:rsid w:val="007A55F4"/>
    <w:rsid w:val="007B0942"/>
    <w:rsid w:val="007B5587"/>
    <w:rsid w:val="007C3507"/>
    <w:rsid w:val="007C6800"/>
    <w:rsid w:val="007D60B5"/>
    <w:rsid w:val="007F5BE7"/>
    <w:rsid w:val="00823510"/>
    <w:rsid w:val="00842A40"/>
    <w:rsid w:val="0086198B"/>
    <w:rsid w:val="0086462D"/>
    <w:rsid w:val="00864F4B"/>
    <w:rsid w:val="00870022"/>
    <w:rsid w:val="008722D3"/>
    <w:rsid w:val="0089336B"/>
    <w:rsid w:val="00895246"/>
    <w:rsid w:val="00897EE1"/>
    <w:rsid w:val="008A71B8"/>
    <w:rsid w:val="008B1726"/>
    <w:rsid w:val="008C05E4"/>
    <w:rsid w:val="008C0E63"/>
    <w:rsid w:val="008C3B02"/>
    <w:rsid w:val="008D3C5E"/>
    <w:rsid w:val="008D7564"/>
    <w:rsid w:val="008E401E"/>
    <w:rsid w:val="008F1727"/>
    <w:rsid w:val="008F562B"/>
    <w:rsid w:val="00906DD1"/>
    <w:rsid w:val="00907939"/>
    <w:rsid w:val="009147CF"/>
    <w:rsid w:val="0093380D"/>
    <w:rsid w:val="0094206C"/>
    <w:rsid w:val="00947940"/>
    <w:rsid w:val="0099147B"/>
    <w:rsid w:val="00996696"/>
    <w:rsid w:val="009A0CAE"/>
    <w:rsid w:val="009B2DD5"/>
    <w:rsid w:val="009B3181"/>
    <w:rsid w:val="009C1EB7"/>
    <w:rsid w:val="009C219D"/>
    <w:rsid w:val="009E1709"/>
    <w:rsid w:val="009F60C9"/>
    <w:rsid w:val="00A11ABC"/>
    <w:rsid w:val="00A12119"/>
    <w:rsid w:val="00A25F51"/>
    <w:rsid w:val="00A34243"/>
    <w:rsid w:val="00A42B16"/>
    <w:rsid w:val="00A47EE0"/>
    <w:rsid w:val="00A51F4A"/>
    <w:rsid w:val="00A5454A"/>
    <w:rsid w:val="00A6200B"/>
    <w:rsid w:val="00A769BB"/>
    <w:rsid w:val="00A7745B"/>
    <w:rsid w:val="00A81612"/>
    <w:rsid w:val="00AB30AA"/>
    <w:rsid w:val="00AB7D4B"/>
    <w:rsid w:val="00AC1BE4"/>
    <w:rsid w:val="00AC3F0C"/>
    <w:rsid w:val="00AF3D25"/>
    <w:rsid w:val="00B01937"/>
    <w:rsid w:val="00B06D78"/>
    <w:rsid w:val="00B37AC4"/>
    <w:rsid w:val="00B53E13"/>
    <w:rsid w:val="00B605C5"/>
    <w:rsid w:val="00B61BA8"/>
    <w:rsid w:val="00B654AC"/>
    <w:rsid w:val="00B729CB"/>
    <w:rsid w:val="00B81057"/>
    <w:rsid w:val="00B933AD"/>
    <w:rsid w:val="00B951EF"/>
    <w:rsid w:val="00B97C56"/>
    <w:rsid w:val="00BA63BC"/>
    <w:rsid w:val="00BB58DA"/>
    <w:rsid w:val="00BB5929"/>
    <w:rsid w:val="00BB6A39"/>
    <w:rsid w:val="00BF1131"/>
    <w:rsid w:val="00C16E55"/>
    <w:rsid w:val="00C236A2"/>
    <w:rsid w:val="00C34F0A"/>
    <w:rsid w:val="00C37243"/>
    <w:rsid w:val="00C3772C"/>
    <w:rsid w:val="00C428D7"/>
    <w:rsid w:val="00C46993"/>
    <w:rsid w:val="00C600EE"/>
    <w:rsid w:val="00C60716"/>
    <w:rsid w:val="00C6461E"/>
    <w:rsid w:val="00C93E40"/>
    <w:rsid w:val="00CA0162"/>
    <w:rsid w:val="00CB63DD"/>
    <w:rsid w:val="00CC45D9"/>
    <w:rsid w:val="00CD0FE4"/>
    <w:rsid w:val="00CD3EA5"/>
    <w:rsid w:val="00D06324"/>
    <w:rsid w:val="00D11E54"/>
    <w:rsid w:val="00D234DF"/>
    <w:rsid w:val="00D245C0"/>
    <w:rsid w:val="00D266C7"/>
    <w:rsid w:val="00D35F28"/>
    <w:rsid w:val="00D42A94"/>
    <w:rsid w:val="00D47191"/>
    <w:rsid w:val="00D5145C"/>
    <w:rsid w:val="00D665C2"/>
    <w:rsid w:val="00D71EAA"/>
    <w:rsid w:val="00D87F24"/>
    <w:rsid w:val="00D9705C"/>
    <w:rsid w:val="00D97C31"/>
    <w:rsid w:val="00DA2C0E"/>
    <w:rsid w:val="00DA492D"/>
    <w:rsid w:val="00DC2852"/>
    <w:rsid w:val="00DD1C37"/>
    <w:rsid w:val="00DD51EB"/>
    <w:rsid w:val="00DF5FCE"/>
    <w:rsid w:val="00E01648"/>
    <w:rsid w:val="00E0344B"/>
    <w:rsid w:val="00E36D71"/>
    <w:rsid w:val="00E41839"/>
    <w:rsid w:val="00E431C4"/>
    <w:rsid w:val="00E55B1B"/>
    <w:rsid w:val="00E74063"/>
    <w:rsid w:val="00E74BB1"/>
    <w:rsid w:val="00EA0CE1"/>
    <w:rsid w:val="00EA63FA"/>
    <w:rsid w:val="00EB368E"/>
    <w:rsid w:val="00EC07D7"/>
    <w:rsid w:val="00ED0555"/>
    <w:rsid w:val="00ED4210"/>
    <w:rsid w:val="00ED569C"/>
    <w:rsid w:val="00EE0342"/>
    <w:rsid w:val="00EE0A6B"/>
    <w:rsid w:val="00EE22AA"/>
    <w:rsid w:val="00EE2C00"/>
    <w:rsid w:val="00EE4DBA"/>
    <w:rsid w:val="00EE7C15"/>
    <w:rsid w:val="00EF1430"/>
    <w:rsid w:val="00EF2BA5"/>
    <w:rsid w:val="00EF3B8A"/>
    <w:rsid w:val="00EF4562"/>
    <w:rsid w:val="00EF68BB"/>
    <w:rsid w:val="00F04836"/>
    <w:rsid w:val="00F11A23"/>
    <w:rsid w:val="00F26B17"/>
    <w:rsid w:val="00F5056A"/>
    <w:rsid w:val="00F510E0"/>
    <w:rsid w:val="00F520D3"/>
    <w:rsid w:val="00F605CF"/>
    <w:rsid w:val="00F65637"/>
    <w:rsid w:val="00F75A31"/>
    <w:rsid w:val="00F75B71"/>
    <w:rsid w:val="00FA16E0"/>
    <w:rsid w:val="00FA30E5"/>
    <w:rsid w:val="00FB2B10"/>
    <w:rsid w:val="00FB6240"/>
    <w:rsid w:val="00FB67DE"/>
    <w:rsid w:val="00FC3935"/>
    <w:rsid w:val="00FC7DED"/>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pt-P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allowincell="f" fillcolor="white">
      <v:fill color="white"/>
    </o:shapedefaults>
    <o:shapelayout v:ext="edit">
      <o:idmap v:ext="edit" data="1"/>
      <o:rules v:ext="edit">
        <o:r id="V:Rule23" type="connector" idref="#_x0000_s1703"/>
        <o:r id="V:Rule24" type="connector" idref="#_x0000_s1689"/>
        <o:r id="V:Rule25" type="connector" idref="#_x0000_s1757"/>
        <o:r id="V:Rule26" type="connector" idref="#_x0000_s1770"/>
        <o:r id="V:Rule27" type="connector" idref="#_x0000_s1772"/>
        <o:r id="V:Rule28" type="connector" idref="#_x0000_s1687"/>
        <o:r id="V:Rule29" type="connector" idref="#_x0000_s1643"/>
        <o:r id="V:Rule30" type="connector" idref="#_x0000_s1701"/>
        <o:r id="V:Rule31" type="connector" idref="#_x0000_s1635"/>
        <o:r id="V:Rule32" type="connector" idref="#_x0000_s1636"/>
        <o:r id="V:Rule33" type="connector" idref="#_x0000_s1642"/>
        <o:r id="V:Rule34" type="connector" idref="#_x0000_s1785"/>
        <o:r id="V:Rule35" type="connector" idref="#_x0000_s1709"/>
        <o:r id="V:Rule36" type="connector" idref="#_x0000_s1787"/>
        <o:r id="V:Rule37" type="connector" idref="#_x0000_s1759"/>
        <o:r id="V:Rule38" type="connector" idref="#_x0000_s1735"/>
        <o:r id="V:Rule39" type="connector" idref="#_x0000_s1737"/>
        <o:r id="V:Rule40" type="connector" idref="#_x0000_s1752"/>
        <o:r id="V:Rule41" type="connector" idref="#_x0000_s1722"/>
        <o:r id="V:Rule42" type="connector" idref="#_x0000_s1750"/>
        <o:r id="V:Rule43" type="connector" idref="#_x0000_s1706"/>
        <o:r id="V:Rule44" type="connector" idref="#_x0000_s1719"/>
      </o:rules>
    </o:shapelayout>
  </w:shapeDefaults>
  <w:decimalSymbol w:val=","/>
  <w:listSeparator w:val=";"/>
  <w14:docId w14:val="4E80C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clear" w:pos="576"/>
        <w:tab w:val="left" w:pos="851"/>
      </w:tabs>
      <w:spacing w:before="120" w:after="120"/>
      <w:ind w:left="851" w:hanging="851"/>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pPr>
      <w:numPr>
        <w:numId w:val="22"/>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yperlink">
    <w:name w:val="ArticleSection"/>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192881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Administrative_law" TargetMode="External"/><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image" Target="media/image22.jpeg"/><Relationship Id="rId21" Type="http://schemas.openxmlformats.org/officeDocument/2006/relationships/image" Target="media/image5.emf"/><Relationship Id="rId34" Type="http://schemas.openxmlformats.org/officeDocument/2006/relationships/image" Target="media/image17.jpe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en.wikipedia.org/wiki/Statute" TargetMode="External"/><Relationship Id="rId17" Type="http://schemas.openxmlformats.org/officeDocument/2006/relationships/image" Target="cid:image001.png@01CE419C.1562C060" TargetMode="External"/><Relationship Id="rId25" Type="http://schemas.openxmlformats.org/officeDocument/2006/relationships/image" Target="cid:image001.png@01CE41A2.4B680A20" TargetMode="External"/><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emf"/><Relationship Id="rId29" Type="http://schemas.openxmlformats.org/officeDocument/2006/relationships/image" Target="media/image12.wmf"/><Relationship Id="rId41" Type="http://schemas.openxmlformats.org/officeDocument/2006/relationships/image" Target="media/image24.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5.jpeg"/><Relationship Id="rId37" Type="http://schemas.openxmlformats.org/officeDocument/2006/relationships/image" Target="media/image20.png"/><Relationship Id="rId40" Type="http://schemas.openxmlformats.org/officeDocument/2006/relationships/image" Target="media/image23.jpeg"/><Relationship Id="rId45" Type="http://schemas.openxmlformats.org/officeDocument/2006/relationships/image" Target="media/image28.jpeg"/><Relationship Id="rId53"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media/image7.png"/><Relationship Id="rId28" Type="http://schemas.openxmlformats.org/officeDocument/2006/relationships/image" Target="media/image11.wmf"/><Relationship Id="rId36" Type="http://schemas.openxmlformats.org/officeDocument/2006/relationships/image" Target="media/image19.jpeg"/><Relationship Id="rId49" Type="http://schemas.openxmlformats.org/officeDocument/2006/relationships/image" Target="media/image32.jpeg"/><Relationship Id="rId10" Type="http://schemas.openxmlformats.org/officeDocument/2006/relationships/hyperlink" Target="http://iala-aism.org" TargetMode="External"/><Relationship Id="rId19" Type="http://schemas.openxmlformats.org/officeDocument/2006/relationships/image" Target="cid:image001.png@01CE419C.628A0880" TargetMode="External"/><Relationship Id="rId31" Type="http://schemas.openxmlformats.org/officeDocument/2006/relationships/image" Target="media/image14.jpeg"/><Relationship Id="rId44" Type="http://schemas.openxmlformats.org/officeDocument/2006/relationships/image" Target="media/image27.jpeg"/><Relationship Id="rId52"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hyperlink" Target="http://en.wikipedia.org/wiki/Enactment"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jpeg"/><Relationship Id="rId43" Type="http://schemas.openxmlformats.org/officeDocument/2006/relationships/image" Target="media/image26.jpeg"/><Relationship Id="rId48" Type="http://schemas.openxmlformats.org/officeDocument/2006/relationships/image" Target="media/image31.jpeg"/><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002_ESTUDIOS_Y_PROYECTOS\Formato%20GBA.dot"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BC2B12-7EB9-47FB-BE69-9086194A64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Formato GBA.dot</Template>
  <TotalTime>10</TotalTime>
  <Pages>33</Pages>
  <Words>6979</Words>
  <Characters>43577</Characters>
  <Application>Microsoft Office Word</Application>
  <DocSecurity>0</DocSecurity>
  <Lines>363</Lines>
  <Paragraphs>100</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Marking of Man-Made Offshore Structures</vt:lpstr>
      <vt:lpstr>Marking of Man-Made Offshore Structures</vt:lpstr>
    </vt:vector>
  </TitlesOfParts>
  <Company>Microsoft</Company>
  <LinksUpToDate>false</LinksUpToDate>
  <CharactersWithSpaces>50456</CharactersWithSpaces>
  <SharedDoc>false</SharedDoc>
  <HLinks>
    <vt:vector size="690" baseType="variant">
      <vt:variant>
        <vt:i4>1114126</vt:i4>
      </vt:variant>
      <vt:variant>
        <vt:i4>545</vt:i4>
      </vt:variant>
      <vt:variant>
        <vt:i4>0</vt:i4>
      </vt:variant>
      <vt:variant>
        <vt:i4>5</vt:i4>
      </vt:variant>
      <vt:variant>
        <vt:lpwstr/>
      </vt:variant>
      <vt:variant>
        <vt:lpwstr>_Toc214086818</vt:lpwstr>
      </vt:variant>
      <vt:variant>
        <vt:i4>1114113</vt:i4>
      </vt:variant>
      <vt:variant>
        <vt:i4>539</vt:i4>
      </vt:variant>
      <vt:variant>
        <vt:i4>0</vt:i4>
      </vt:variant>
      <vt:variant>
        <vt:i4>5</vt:i4>
      </vt:variant>
      <vt:variant>
        <vt:lpwstr/>
      </vt:variant>
      <vt:variant>
        <vt:lpwstr>_Toc214086817</vt:lpwstr>
      </vt:variant>
      <vt:variant>
        <vt:i4>1114112</vt:i4>
      </vt:variant>
      <vt:variant>
        <vt:i4>533</vt:i4>
      </vt:variant>
      <vt:variant>
        <vt:i4>0</vt:i4>
      </vt:variant>
      <vt:variant>
        <vt:i4>5</vt:i4>
      </vt:variant>
      <vt:variant>
        <vt:lpwstr/>
      </vt:variant>
      <vt:variant>
        <vt:lpwstr>_Toc214086816</vt:lpwstr>
      </vt:variant>
      <vt:variant>
        <vt:i4>1114115</vt:i4>
      </vt:variant>
      <vt:variant>
        <vt:i4>527</vt:i4>
      </vt:variant>
      <vt:variant>
        <vt:i4>0</vt:i4>
      </vt:variant>
      <vt:variant>
        <vt:i4>5</vt:i4>
      </vt:variant>
      <vt:variant>
        <vt:lpwstr/>
      </vt:variant>
      <vt:variant>
        <vt:lpwstr>_Toc214086815</vt:lpwstr>
      </vt:variant>
      <vt:variant>
        <vt:i4>1114114</vt:i4>
      </vt:variant>
      <vt:variant>
        <vt:i4>521</vt:i4>
      </vt:variant>
      <vt:variant>
        <vt:i4>0</vt:i4>
      </vt:variant>
      <vt:variant>
        <vt:i4>5</vt:i4>
      </vt:variant>
      <vt:variant>
        <vt:lpwstr/>
      </vt:variant>
      <vt:variant>
        <vt:lpwstr>_Toc214086814</vt:lpwstr>
      </vt:variant>
      <vt:variant>
        <vt:i4>1114117</vt:i4>
      </vt:variant>
      <vt:variant>
        <vt:i4>515</vt:i4>
      </vt:variant>
      <vt:variant>
        <vt:i4>0</vt:i4>
      </vt:variant>
      <vt:variant>
        <vt:i4>5</vt:i4>
      </vt:variant>
      <vt:variant>
        <vt:lpwstr/>
      </vt:variant>
      <vt:variant>
        <vt:lpwstr>_Toc214086813</vt:lpwstr>
      </vt:variant>
      <vt:variant>
        <vt:i4>1114116</vt:i4>
      </vt:variant>
      <vt:variant>
        <vt:i4>509</vt:i4>
      </vt:variant>
      <vt:variant>
        <vt:i4>0</vt:i4>
      </vt:variant>
      <vt:variant>
        <vt:i4>5</vt:i4>
      </vt:variant>
      <vt:variant>
        <vt:lpwstr/>
      </vt:variant>
      <vt:variant>
        <vt:lpwstr>_Toc214086812</vt:lpwstr>
      </vt:variant>
      <vt:variant>
        <vt:i4>1114119</vt:i4>
      </vt:variant>
      <vt:variant>
        <vt:i4>503</vt:i4>
      </vt:variant>
      <vt:variant>
        <vt:i4>0</vt:i4>
      </vt:variant>
      <vt:variant>
        <vt:i4>5</vt:i4>
      </vt:variant>
      <vt:variant>
        <vt:lpwstr/>
      </vt:variant>
      <vt:variant>
        <vt:lpwstr>_Toc214086811</vt:lpwstr>
      </vt:variant>
      <vt:variant>
        <vt:i4>1114118</vt:i4>
      </vt:variant>
      <vt:variant>
        <vt:i4>497</vt:i4>
      </vt:variant>
      <vt:variant>
        <vt:i4>0</vt:i4>
      </vt:variant>
      <vt:variant>
        <vt:i4>5</vt:i4>
      </vt:variant>
      <vt:variant>
        <vt:lpwstr/>
      </vt:variant>
      <vt:variant>
        <vt:lpwstr>_Toc214086810</vt:lpwstr>
      </vt:variant>
      <vt:variant>
        <vt:i4>1048591</vt:i4>
      </vt:variant>
      <vt:variant>
        <vt:i4>491</vt:i4>
      </vt:variant>
      <vt:variant>
        <vt:i4>0</vt:i4>
      </vt:variant>
      <vt:variant>
        <vt:i4>5</vt:i4>
      </vt:variant>
      <vt:variant>
        <vt:lpwstr/>
      </vt:variant>
      <vt:variant>
        <vt:lpwstr>_Toc214086809</vt:lpwstr>
      </vt:variant>
      <vt:variant>
        <vt:i4>1048590</vt:i4>
      </vt:variant>
      <vt:variant>
        <vt:i4>485</vt:i4>
      </vt:variant>
      <vt:variant>
        <vt:i4>0</vt:i4>
      </vt:variant>
      <vt:variant>
        <vt:i4>5</vt:i4>
      </vt:variant>
      <vt:variant>
        <vt:lpwstr/>
      </vt:variant>
      <vt:variant>
        <vt:lpwstr>_Toc214086808</vt:lpwstr>
      </vt:variant>
      <vt:variant>
        <vt:i4>1048577</vt:i4>
      </vt:variant>
      <vt:variant>
        <vt:i4>479</vt:i4>
      </vt:variant>
      <vt:variant>
        <vt:i4>0</vt:i4>
      </vt:variant>
      <vt:variant>
        <vt:i4>5</vt:i4>
      </vt:variant>
      <vt:variant>
        <vt:lpwstr/>
      </vt:variant>
      <vt:variant>
        <vt:lpwstr>_Toc214086807</vt:lpwstr>
      </vt:variant>
      <vt:variant>
        <vt:i4>1048576</vt:i4>
      </vt:variant>
      <vt:variant>
        <vt:i4>473</vt:i4>
      </vt:variant>
      <vt:variant>
        <vt:i4>0</vt:i4>
      </vt:variant>
      <vt:variant>
        <vt:i4>5</vt:i4>
      </vt:variant>
      <vt:variant>
        <vt:lpwstr/>
      </vt:variant>
      <vt:variant>
        <vt:lpwstr>_Toc214086806</vt:lpwstr>
      </vt:variant>
      <vt:variant>
        <vt:i4>1048579</vt:i4>
      </vt:variant>
      <vt:variant>
        <vt:i4>467</vt:i4>
      </vt:variant>
      <vt:variant>
        <vt:i4>0</vt:i4>
      </vt:variant>
      <vt:variant>
        <vt:i4>5</vt:i4>
      </vt:variant>
      <vt:variant>
        <vt:lpwstr/>
      </vt:variant>
      <vt:variant>
        <vt:lpwstr>_Toc214086805</vt:lpwstr>
      </vt:variant>
      <vt:variant>
        <vt:i4>1048578</vt:i4>
      </vt:variant>
      <vt:variant>
        <vt:i4>461</vt:i4>
      </vt:variant>
      <vt:variant>
        <vt:i4>0</vt:i4>
      </vt:variant>
      <vt:variant>
        <vt:i4>5</vt:i4>
      </vt:variant>
      <vt:variant>
        <vt:lpwstr/>
      </vt:variant>
      <vt:variant>
        <vt:lpwstr>_Toc214086804</vt:lpwstr>
      </vt:variant>
      <vt:variant>
        <vt:i4>1048581</vt:i4>
      </vt:variant>
      <vt:variant>
        <vt:i4>455</vt:i4>
      </vt:variant>
      <vt:variant>
        <vt:i4>0</vt:i4>
      </vt:variant>
      <vt:variant>
        <vt:i4>5</vt:i4>
      </vt:variant>
      <vt:variant>
        <vt:lpwstr/>
      </vt:variant>
      <vt:variant>
        <vt:lpwstr>_Toc214086803</vt:lpwstr>
      </vt:variant>
      <vt:variant>
        <vt:i4>1048580</vt:i4>
      </vt:variant>
      <vt:variant>
        <vt:i4>449</vt:i4>
      </vt:variant>
      <vt:variant>
        <vt:i4>0</vt:i4>
      </vt:variant>
      <vt:variant>
        <vt:i4>5</vt:i4>
      </vt:variant>
      <vt:variant>
        <vt:lpwstr/>
      </vt:variant>
      <vt:variant>
        <vt:lpwstr>_Toc214086802</vt:lpwstr>
      </vt:variant>
      <vt:variant>
        <vt:i4>1048583</vt:i4>
      </vt:variant>
      <vt:variant>
        <vt:i4>443</vt:i4>
      </vt:variant>
      <vt:variant>
        <vt:i4>0</vt:i4>
      </vt:variant>
      <vt:variant>
        <vt:i4>5</vt:i4>
      </vt:variant>
      <vt:variant>
        <vt:lpwstr/>
      </vt:variant>
      <vt:variant>
        <vt:lpwstr>_Toc214086801</vt:lpwstr>
      </vt:variant>
      <vt:variant>
        <vt:i4>1048582</vt:i4>
      </vt:variant>
      <vt:variant>
        <vt:i4>437</vt:i4>
      </vt:variant>
      <vt:variant>
        <vt:i4>0</vt:i4>
      </vt:variant>
      <vt:variant>
        <vt:i4>5</vt:i4>
      </vt:variant>
      <vt:variant>
        <vt:lpwstr/>
      </vt:variant>
      <vt:variant>
        <vt:lpwstr>_Toc214086800</vt:lpwstr>
      </vt:variant>
      <vt:variant>
        <vt:i4>1638400</vt:i4>
      </vt:variant>
      <vt:variant>
        <vt:i4>431</vt:i4>
      </vt:variant>
      <vt:variant>
        <vt:i4>0</vt:i4>
      </vt:variant>
      <vt:variant>
        <vt:i4>5</vt:i4>
      </vt:variant>
      <vt:variant>
        <vt:lpwstr/>
      </vt:variant>
      <vt:variant>
        <vt:lpwstr>_Toc214086799</vt:lpwstr>
      </vt:variant>
      <vt:variant>
        <vt:i4>1638401</vt:i4>
      </vt:variant>
      <vt:variant>
        <vt:i4>425</vt:i4>
      </vt:variant>
      <vt:variant>
        <vt:i4>0</vt:i4>
      </vt:variant>
      <vt:variant>
        <vt:i4>5</vt:i4>
      </vt:variant>
      <vt:variant>
        <vt:lpwstr/>
      </vt:variant>
      <vt:variant>
        <vt:lpwstr>_Toc214086798</vt:lpwstr>
      </vt:variant>
      <vt:variant>
        <vt:i4>1638414</vt:i4>
      </vt:variant>
      <vt:variant>
        <vt:i4>419</vt:i4>
      </vt:variant>
      <vt:variant>
        <vt:i4>0</vt:i4>
      </vt:variant>
      <vt:variant>
        <vt:i4>5</vt:i4>
      </vt:variant>
      <vt:variant>
        <vt:lpwstr/>
      </vt:variant>
      <vt:variant>
        <vt:lpwstr>_Toc214086797</vt:lpwstr>
      </vt:variant>
      <vt:variant>
        <vt:i4>1638415</vt:i4>
      </vt:variant>
      <vt:variant>
        <vt:i4>413</vt:i4>
      </vt:variant>
      <vt:variant>
        <vt:i4>0</vt:i4>
      </vt:variant>
      <vt:variant>
        <vt:i4>5</vt:i4>
      </vt:variant>
      <vt:variant>
        <vt:lpwstr/>
      </vt:variant>
      <vt:variant>
        <vt:lpwstr>_Toc214086796</vt:lpwstr>
      </vt:variant>
      <vt:variant>
        <vt:i4>1638412</vt:i4>
      </vt:variant>
      <vt:variant>
        <vt:i4>407</vt:i4>
      </vt:variant>
      <vt:variant>
        <vt:i4>0</vt:i4>
      </vt:variant>
      <vt:variant>
        <vt:i4>5</vt:i4>
      </vt:variant>
      <vt:variant>
        <vt:lpwstr/>
      </vt:variant>
      <vt:variant>
        <vt:lpwstr>_Toc214086795</vt:lpwstr>
      </vt:variant>
      <vt:variant>
        <vt:i4>1638413</vt:i4>
      </vt:variant>
      <vt:variant>
        <vt:i4>401</vt:i4>
      </vt:variant>
      <vt:variant>
        <vt:i4>0</vt:i4>
      </vt:variant>
      <vt:variant>
        <vt:i4>5</vt:i4>
      </vt:variant>
      <vt:variant>
        <vt:lpwstr/>
      </vt:variant>
      <vt:variant>
        <vt:lpwstr>_Toc214086794</vt:lpwstr>
      </vt:variant>
      <vt:variant>
        <vt:i4>1638410</vt:i4>
      </vt:variant>
      <vt:variant>
        <vt:i4>395</vt:i4>
      </vt:variant>
      <vt:variant>
        <vt:i4>0</vt:i4>
      </vt:variant>
      <vt:variant>
        <vt:i4>5</vt:i4>
      </vt:variant>
      <vt:variant>
        <vt:lpwstr/>
      </vt:variant>
      <vt:variant>
        <vt:lpwstr>_Toc214086793</vt:lpwstr>
      </vt:variant>
      <vt:variant>
        <vt:i4>1638411</vt:i4>
      </vt:variant>
      <vt:variant>
        <vt:i4>389</vt:i4>
      </vt:variant>
      <vt:variant>
        <vt:i4>0</vt:i4>
      </vt:variant>
      <vt:variant>
        <vt:i4>5</vt:i4>
      </vt:variant>
      <vt:variant>
        <vt:lpwstr/>
      </vt:variant>
      <vt:variant>
        <vt:lpwstr>_Toc214086792</vt:lpwstr>
      </vt:variant>
      <vt:variant>
        <vt:i4>1638408</vt:i4>
      </vt:variant>
      <vt:variant>
        <vt:i4>383</vt:i4>
      </vt:variant>
      <vt:variant>
        <vt:i4>0</vt:i4>
      </vt:variant>
      <vt:variant>
        <vt:i4>5</vt:i4>
      </vt:variant>
      <vt:variant>
        <vt:lpwstr/>
      </vt:variant>
      <vt:variant>
        <vt:lpwstr>_Toc214086791</vt:lpwstr>
      </vt:variant>
      <vt:variant>
        <vt:i4>1638409</vt:i4>
      </vt:variant>
      <vt:variant>
        <vt:i4>377</vt:i4>
      </vt:variant>
      <vt:variant>
        <vt:i4>0</vt:i4>
      </vt:variant>
      <vt:variant>
        <vt:i4>5</vt:i4>
      </vt:variant>
      <vt:variant>
        <vt:lpwstr/>
      </vt:variant>
      <vt:variant>
        <vt:lpwstr>_Toc214086790</vt:lpwstr>
      </vt:variant>
      <vt:variant>
        <vt:i4>1572864</vt:i4>
      </vt:variant>
      <vt:variant>
        <vt:i4>371</vt:i4>
      </vt:variant>
      <vt:variant>
        <vt:i4>0</vt:i4>
      </vt:variant>
      <vt:variant>
        <vt:i4>5</vt:i4>
      </vt:variant>
      <vt:variant>
        <vt:lpwstr/>
      </vt:variant>
      <vt:variant>
        <vt:lpwstr>_Toc214086789</vt:lpwstr>
      </vt:variant>
      <vt:variant>
        <vt:i4>1572865</vt:i4>
      </vt:variant>
      <vt:variant>
        <vt:i4>365</vt:i4>
      </vt:variant>
      <vt:variant>
        <vt:i4>0</vt:i4>
      </vt:variant>
      <vt:variant>
        <vt:i4>5</vt:i4>
      </vt:variant>
      <vt:variant>
        <vt:lpwstr/>
      </vt:variant>
      <vt:variant>
        <vt:lpwstr>_Toc214086788</vt:lpwstr>
      </vt:variant>
      <vt:variant>
        <vt:i4>1572878</vt:i4>
      </vt:variant>
      <vt:variant>
        <vt:i4>359</vt:i4>
      </vt:variant>
      <vt:variant>
        <vt:i4>0</vt:i4>
      </vt:variant>
      <vt:variant>
        <vt:i4>5</vt:i4>
      </vt:variant>
      <vt:variant>
        <vt:lpwstr/>
      </vt:variant>
      <vt:variant>
        <vt:lpwstr>_Toc214086787</vt:lpwstr>
      </vt:variant>
      <vt:variant>
        <vt:i4>1572879</vt:i4>
      </vt:variant>
      <vt:variant>
        <vt:i4>353</vt:i4>
      </vt:variant>
      <vt:variant>
        <vt:i4>0</vt:i4>
      </vt:variant>
      <vt:variant>
        <vt:i4>5</vt:i4>
      </vt:variant>
      <vt:variant>
        <vt:lpwstr/>
      </vt:variant>
      <vt:variant>
        <vt:lpwstr>_Toc214086786</vt:lpwstr>
      </vt:variant>
      <vt:variant>
        <vt:i4>1572876</vt:i4>
      </vt:variant>
      <vt:variant>
        <vt:i4>347</vt:i4>
      </vt:variant>
      <vt:variant>
        <vt:i4>0</vt:i4>
      </vt:variant>
      <vt:variant>
        <vt:i4>5</vt:i4>
      </vt:variant>
      <vt:variant>
        <vt:lpwstr/>
      </vt:variant>
      <vt:variant>
        <vt:lpwstr>_Toc214086785</vt:lpwstr>
      </vt:variant>
      <vt:variant>
        <vt:i4>1376266</vt:i4>
      </vt:variant>
      <vt:variant>
        <vt:i4>338</vt:i4>
      </vt:variant>
      <vt:variant>
        <vt:i4>0</vt:i4>
      </vt:variant>
      <vt:variant>
        <vt:i4>5</vt:i4>
      </vt:variant>
      <vt:variant>
        <vt:lpwstr/>
      </vt:variant>
      <vt:variant>
        <vt:lpwstr>_Toc214267369</vt:lpwstr>
      </vt:variant>
      <vt:variant>
        <vt:i4>1376267</vt:i4>
      </vt:variant>
      <vt:variant>
        <vt:i4>332</vt:i4>
      </vt:variant>
      <vt:variant>
        <vt:i4>0</vt:i4>
      </vt:variant>
      <vt:variant>
        <vt:i4>5</vt:i4>
      </vt:variant>
      <vt:variant>
        <vt:lpwstr/>
      </vt:variant>
      <vt:variant>
        <vt:lpwstr>_Toc214267368</vt:lpwstr>
      </vt:variant>
      <vt:variant>
        <vt:i4>1376260</vt:i4>
      </vt:variant>
      <vt:variant>
        <vt:i4>326</vt:i4>
      </vt:variant>
      <vt:variant>
        <vt:i4>0</vt:i4>
      </vt:variant>
      <vt:variant>
        <vt:i4>5</vt:i4>
      </vt:variant>
      <vt:variant>
        <vt:lpwstr/>
      </vt:variant>
      <vt:variant>
        <vt:lpwstr>_Toc214267367</vt:lpwstr>
      </vt:variant>
      <vt:variant>
        <vt:i4>1376261</vt:i4>
      </vt:variant>
      <vt:variant>
        <vt:i4>320</vt:i4>
      </vt:variant>
      <vt:variant>
        <vt:i4>0</vt:i4>
      </vt:variant>
      <vt:variant>
        <vt:i4>5</vt:i4>
      </vt:variant>
      <vt:variant>
        <vt:lpwstr/>
      </vt:variant>
      <vt:variant>
        <vt:lpwstr>_Toc214267366</vt:lpwstr>
      </vt:variant>
      <vt:variant>
        <vt:i4>1376262</vt:i4>
      </vt:variant>
      <vt:variant>
        <vt:i4>314</vt:i4>
      </vt:variant>
      <vt:variant>
        <vt:i4>0</vt:i4>
      </vt:variant>
      <vt:variant>
        <vt:i4>5</vt:i4>
      </vt:variant>
      <vt:variant>
        <vt:lpwstr/>
      </vt:variant>
      <vt:variant>
        <vt:lpwstr>_Toc214267365</vt:lpwstr>
      </vt:variant>
      <vt:variant>
        <vt:i4>1376263</vt:i4>
      </vt:variant>
      <vt:variant>
        <vt:i4>308</vt:i4>
      </vt:variant>
      <vt:variant>
        <vt:i4>0</vt:i4>
      </vt:variant>
      <vt:variant>
        <vt:i4>5</vt:i4>
      </vt:variant>
      <vt:variant>
        <vt:lpwstr/>
      </vt:variant>
      <vt:variant>
        <vt:lpwstr>_Toc214267364</vt:lpwstr>
      </vt:variant>
      <vt:variant>
        <vt:i4>1376256</vt:i4>
      </vt:variant>
      <vt:variant>
        <vt:i4>302</vt:i4>
      </vt:variant>
      <vt:variant>
        <vt:i4>0</vt:i4>
      </vt:variant>
      <vt:variant>
        <vt:i4>5</vt:i4>
      </vt:variant>
      <vt:variant>
        <vt:lpwstr/>
      </vt:variant>
      <vt:variant>
        <vt:lpwstr>_Toc214267363</vt:lpwstr>
      </vt:variant>
      <vt:variant>
        <vt:i4>1376257</vt:i4>
      </vt:variant>
      <vt:variant>
        <vt:i4>296</vt:i4>
      </vt:variant>
      <vt:variant>
        <vt:i4>0</vt:i4>
      </vt:variant>
      <vt:variant>
        <vt:i4>5</vt:i4>
      </vt:variant>
      <vt:variant>
        <vt:lpwstr/>
      </vt:variant>
      <vt:variant>
        <vt:lpwstr>_Toc214267362</vt:lpwstr>
      </vt:variant>
      <vt:variant>
        <vt:i4>1376258</vt:i4>
      </vt:variant>
      <vt:variant>
        <vt:i4>290</vt:i4>
      </vt:variant>
      <vt:variant>
        <vt:i4>0</vt:i4>
      </vt:variant>
      <vt:variant>
        <vt:i4>5</vt:i4>
      </vt:variant>
      <vt:variant>
        <vt:lpwstr/>
      </vt:variant>
      <vt:variant>
        <vt:lpwstr>_Toc214267361</vt:lpwstr>
      </vt:variant>
      <vt:variant>
        <vt:i4>1376259</vt:i4>
      </vt:variant>
      <vt:variant>
        <vt:i4>284</vt:i4>
      </vt:variant>
      <vt:variant>
        <vt:i4>0</vt:i4>
      </vt:variant>
      <vt:variant>
        <vt:i4>5</vt:i4>
      </vt:variant>
      <vt:variant>
        <vt:lpwstr/>
      </vt:variant>
      <vt:variant>
        <vt:lpwstr>_Toc214267360</vt:lpwstr>
      </vt:variant>
      <vt:variant>
        <vt:i4>1441802</vt:i4>
      </vt:variant>
      <vt:variant>
        <vt:i4>278</vt:i4>
      </vt:variant>
      <vt:variant>
        <vt:i4>0</vt:i4>
      </vt:variant>
      <vt:variant>
        <vt:i4>5</vt:i4>
      </vt:variant>
      <vt:variant>
        <vt:lpwstr/>
      </vt:variant>
      <vt:variant>
        <vt:lpwstr>_Toc214267359</vt:lpwstr>
      </vt:variant>
      <vt:variant>
        <vt:i4>1441803</vt:i4>
      </vt:variant>
      <vt:variant>
        <vt:i4>272</vt:i4>
      </vt:variant>
      <vt:variant>
        <vt:i4>0</vt:i4>
      </vt:variant>
      <vt:variant>
        <vt:i4>5</vt:i4>
      </vt:variant>
      <vt:variant>
        <vt:lpwstr/>
      </vt:variant>
      <vt:variant>
        <vt:lpwstr>_Toc214267358</vt:lpwstr>
      </vt:variant>
      <vt:variant>
        <vt:i4>1441796</vt:i4>
      </vt:variant>
      <vt:variant>
        <vt:i4>266</vt:i4>
      </vt:variant>
      <vt:variant>
        <vt:i4>0</vt:i4>
      </vt:variant>
      <vt:variant>
        <vt:i4>5</vt:i4>
      </vt:variant>
      <vt:variant>
        <vt:lpwstr/>
      </vt:variant>
      <vt:variant>
        <vt:lpwstr>_Toc214267357</vt:lpwstr>
      </vt:variant>
      <vt:variant>
        <vt:i4>1441797</vt:i4>
      </vt:variant>
      <vt:variant>
        <vt:i4>260</vt:i4>
      </vt:variant>
      <vt:variant>
        <vt:i4>0</vt:i4>
      </vt:variant>
      <vt:variant>
        <vt:i4>5</vt:i4>
      </vt:variant>
      <vt:variant>
        <vt:lpwstr/>
      </vt:variant>
      <vt:variant>
        <vt:lpwstr>_Toc214267356</vt:lpwstr>
      </vt:variant>
      <vt:variant>
        <vt:i4>1441798</vt:i4>
      </vt:variant>
      <vt:variant>
        <vt:i4>254</vt:i4>
      </vt:variant>
      <vt:variant>
        <vt:i4>0</vt:i4>
      </vt:variant>
      <vt:variant>
        <vt:i4>5</vt:i4>
      </vt:variant>
      <vt:variant>
        <vt:lpwstr/>
      </vt:variant>
      <vt:variant>
        <vt:lpwstr>_Toc214267355</vt:lpwstr>
      </vt:variant>
      <vt:variant>
        <vt:i4>1441799</vt:i4>
      </vt:variant>
      <vt:variant>
        <vt:i4>248</vt:i4>
      </vt:variant>
      <vt:variant>
        <vt:i4>0</vt:i4>
      </vt:variant>
      <vt:variant>
        <vt:i4>5</vt:i4>
      </vt:variant>
      <vt:variant>
        <vt:lpwstr/>
      </vt:variant>
      <vt:variant>
        <vt:lpwstr>_Toc214267354</vt:lpwstr>
      </vt:variant>
      <vt:variant>
        <vt:i4>1441792</vt:i4>
      </vt:variant>
      <vt:variant>
        <vt:i4>242</vt:i4>
      </vt:variant>
      <vt:variant>
        <vt:i4>0</vt:i4>
      </vt:variant>
      <vt:variant>
        <vt:i4>5</vt:i4>
      </vt:variant>
      <vt:variant>
        <vt:lpwstr/>
      </vt:variant>
      <vt:variant>
        <vt:lpwstr>_Toc214267353</vt:lpwstr>
      </vt:variant>
      <vt:variant>
        <vt:i4>1441793</vt:i4>
      </vt:variant>
      <vt:variant>
        <vt:i4>236</vt:i4>
      </vt:variant>
      <vt:variant>
        <vt:i4>0</vt:i4>
      </vt:variant>
      <vt:variant>
        <vt:i4>5</vt:i4>
      </vt:variant>
      <vt:variant>
        <vt:lpwstr/>
      </vt:variant>
      <vt:variant>
        <vt:lpwstr>_Toc214267352</vt:lpwstr>
      </vt:variant>
      <vt:variant>
        <vt:i4>1441794</vt:i4>
      </vt:variant>
      <vt:variant>
        <vt:i4>230</vt:i4>
      </vt:variant>
      <vt:variant>
        <vt:i4>0</vt:i4>
      </vt:variant>
      <vt:variant>
        <vt:i4>5</vt:i4>
      </vt:variant>
      <vt:variant>
        <vt:lpwstr/>
      </vt:variant>
      <vt:variant>
        <vt:lpwstr>_Toc214267351</vt:lpwstr>
      </vt:variant>
      <vt:variant>
        <vt:i4>1441795</vt:i4>
      </vt:variant>
      <vt:variant>
        <vt:i4>224</vt:i4>
      </vt:variant>
      <vt:variant>
        <vt:i4>0</vt:i4>
      </vt:variant>
      <vt:variant>
        <vt:i4>5</vt:i4>
      </vt:variant>
      <vt:variant>
        <vt:lpwstr/>
      </vt:variant>
      <vt:variant>
        <vt:lpwstr>_Toc214267350</vt:lpwstr>
      </vt:variant>
      <vt:variant>
        <vt:i4>1507338</vt:i4>
      </vt:variant>
      <vt:variant>
        <vt:i4>218</vt:i4>
      </vt:variant>
      <vt:variant>
        <vt:i4>0</vt:i4>
      </vt:variant>
      <vt:variant>
        <vt:i4>5</vt:i4>
      </vt:variant>
      <vt:variant>
        <vt:lpwstr/>
      </vt:variant>
      <vt:variant>
        <vt:lpwstr>_Toc214267349</vt:lpwstr>
      </vt:variant>
      <vt:variant>
        <vt:i4>1507339</vt:i4>
      </vt:variant>
      <vt:variant>
        <vt:i4>212</vt:i4>
      </vt:variant>
      <vt:variant>
        <vt:i4>0</vt:i4>
      </vt:variant>
      <vt:variant>
        <vt:i4>5</vt:i4>
      </vt:variant>
      <vt:variant>
        <vt:lpwstr/>
      </vt:variant>
      <vt:variant>
        <vt:lpwstr>_Toc214267348</vt:lpwstr>
      </vt:variant>
      <vt:variant>
        <vt:i4>1507332</vt:i4>
      </vt:variant>
      <vt:variant>
        <vt:i4>206</vt:i4>
      </vt:variant>
      <vt:variant>
        <vt:i4>0</vt:i4>
      </vt:variant>
      <vt:variant>
        <vt:i4>5</vt:i4>
      </vt:variant>
      <vt:variant>
        <vt:lpwstr/>
      </vt:variant>
      <vt:variant>
        <vt:lpwstr>_Toc214267347</vt:lpwstr>
      </vt:variant>
      <vt:variant>
        <vt:i4>1507333</vt:i4>
      </vt:variant>
      <vt:variant>
        <vt:i4>200</vt:i4>
      </vt:variant>
      <vt:variant>
        <vt:i4>0</vt:i4>
      </vt:variant>
      <vt:variant>
        <vt:i4>5</vt:i4>
      </vt:variant>
      <vt:variant>
        <vt:lpwstr/>
      </vt:variant>
      <vt:variant>
        <vt:lpwstr>_Toc214267346</vt:lpwstr>
      </vt:variant>
      <vt:variant>
        <vt:i4>1507334</vt:i4>
      </vt:variant>
      <vt:variant>
        <vt:i4>194</vt:i4>
      </vt:variant>
      <vt:variant>
        <vt:i4>0</vt:i4>
      </vt:variant>
      <vt:variant>
        <vt:i4>5</vt:i4>
      </vt:variant>
      <vt:variant>
        <vt:lpwstr/>
      </vt:variant>
      <vt:variant>
        <vt:lpwstr>_Toc214267345</vt:lpwstr>
      </vt:variant>
      <vt:variant>
        <vt:i4>1507335</vt:i4>
      </vt:variant>
      <vt:variant>
        <vt:i4>188</vt:i4>
      </vt:variant>
      <vt:variant>
        <vt:i4>0</vt:i4>
      </vt:variant>
      <vt:variant>
        <vt:i4>5</vt:i4>
      </vt:variant>
      <vt:variant>
        <vt:lpwstr/>
      </vt:variant>
      <vt:variant>
        <vt:lpwstr>_Toc214267344</vt:lpwstr>
      </vt:variant>
      <vt:variant>
        <vt:i4>1507328</vt:i4>
      </vt:variant>
      <vt:variant>
        <vt:i4>182</vt:i4>
      </vt:variant>
      <vt:variant>
        <vt:i4>0</vt:i4>
      </vt:variant>
      <vt:variant>
        <vt:i4>5</vt:i4>
      </vt:variant>
      <vt:variant>
        <vt:lpwstr/>
      </vt:variant>
      <vt:variant>
        <vt:lpwstr>_Toc214267343</vt:lpwstr>
      </vt:variant>
      <vt:variant>
        <vt:i4>1507329</vt:i4>
      </vt:variant>
      <vt:variant>
        <vt:i4>176</vt:i4>
      </vt:variant>
      <vt:variant>
        <vt:i4>0</vt:i4>
      </vt:variant>
      <vt:variant>
        <vt:i4>5</vt:i4>
      </vt:variant>
      <vt:variant>
        <vt:lpwstr/>
      </vt:variant>
      <vt:variant>
        <vt:lpwstr>_Toc214267342</vt:lpwstr>
      </vt:variant>
      <vt:variant>
        <vt:i4>1507330</vt:i4>
      </vt:variant>
      <vt:variant>
        <vt:i4>170</vt:i4>
      </vt:variant>
      <vt:variant>
        <vt:i4>0</vt:i4>
      </vt:variant>
      <vt:variant>
        <vt:i4>5</vt:i4>
      </vt:variant>
      <vt:variant>
        <vt:lpwstr/>
      </vt:variant>
      <vt:variant>
        <vt:lpwstr>_Toc214267341</vt:lpwstr>
      </vt:variant>
      <vt:variant>
        <vt:i4>1507331</vt:i4>
      </vt:variant>
      <vt:variant>
        <vt:i4>164</vt:i4>
      </vt:variant>
      <vt:variant>
        <vt:i4>0</vt:i4>
      </vt:variant>
      <vt:variant>
        <vt:i4>5</vt:i4>
      </vt:variant>
      <vt:variant>
        <vt:lpwstr/>
      </vt:variant>
      <vt:variant>
        <vt:lpwstr>_Toc214267340</vt:lpwstr>
      </vt:variant>
      <vt:variant>
        <vt:i4>1048586</vt:i4>
      </vt:variant>
      <vt:variant>
        <vt:i4>158</vt:i4>
      </vt:variant>
      <vt:variant>
        <vt:i4>0</vt:i4>
      </vt:variant>
      <vt:variant>
        <vt:i4>5</vt:i4>
      </vt:variant>
      <vt:variant>
        <vt:lpwstr/>
      </vt:variant>
      <vt:variant>
        <vt:lpwstr>_Toc214267339</vt:lpwstr>
      </vt:variant>
      <vt:variant>
        <vt:i4>1048587</vt:i4>
      </vt:variant>
      <vt:variant>
        <vt:i4>152</vt:i4>
      </vt:variant>
      <vt:variant>
        <vt:i4>0</vt:i4>
      </vt:variant>
      <vt:variant>
        <vt:i4>5</vt:i4>
      </vt:variant>
      <vt:variant>
        <vt:lpwstr/>
      </vt:variant>
      <vt:variant>
        <vt:lpwstr>_Toc214267338</vt:lpwstr>
      </vt:variant>
      <vt:variant>
        <vt:i4>1048580</vt:i4>
      </vt:variant>
      <vt:variant>
        <vt:i4>146</vt:i4>
      </vt:variant>
      <vt:variant>
        <vt:i4>0</vt:i4>
      </vt:variant>
      <vt:variant>
        <vt:i4>5</vt:i4>
      </vt:variant>
      <vt:variant>
        <vt:lpwstr/>
      </vt:variant>
      <vt:variant>
        <vt:lpwstr>_Toc214267337</vt:lpwstr>
      </vt:variant>
      <vt:variant>
        <vt:i4>1048581</vt:i4>
      </vt:variant>
      <vt:variant>
        <vt:i4>140</vt:i4>
      </vt:variant>
      <vt:variant>
        <vt:i4>0</vt:i4>
      </vt:variant>
      <vt:variant>
        <vt:i4>5</vt:i4>
      </vt:variant>
      <vt:variant>
        <vt:lpwstr/>
      </vt:variant>
      <vt:variant>
        <vt:lpwstr>_Toc214267336</vt:lpwstr>
      </vt:variant>
      <vt:variant>
        <vt:i4>1048582</vt:i4>
      </vt:variant>
      <vt:variant>
        <vt:i4>134</vt:i4>
      </vt:variant>
      <vt:variant>
        <vt:i4>0</vt:i4>
      </vt:variant>
      <vt:variant>
        <vt:i4>5</vt:i4>
      </vt:variant>
      <vt:variant>
        <vt:lpwstr/>
      </vt:variant>
      <vt:variant>
        <vt:lpwstr>_Toc214267335</vt:lpwstr>
      </vt:variant>
      <vt:variant>
        <vt:i4>1048583</vt:i4>
      </vt:variant>
      <vt:variant>
        <vt:i4>128</vt:i4>
      </vt:variant>
      <vt:variant>
        <vt:i4>0</vt:i4>
      </vt:variant>
      <vt:variant>
        <vt:i4>5</vt:i4>
      </vt:variant>
      <vt:variant>
        <vt:lpwstr/>
      </vt:variant>
      <vt:variant>
        <vt:lpwstr>_Toc214267334</vt:lpwstr>
      </vt:variant>
      <vt:variant>
        <vt:i4>1048576</vt:i4>
      </vt:variant>
      <vt:variant>
        <vt:i4>122</vt:i4>
      </vt:variant>
      <vt:variant>
        <vt:i4>0</vt:i4>
      </vt:variant>
      <vt:variant>
        <vt:i4>5</vt:i4>
      </vt:variant>
      <vt:variant>
        <vt:lpwstr/>
      </vt:variant>
      <vt:variant>
        <vt:lpwstr>_Toc214267333</vt:lpwstr>
      </vt:variant>
      <vt:variant>
        <vt:i4>1048577</vt:i4>
      </vt:variant>
      <vt:variant>
        <vt:i4>116</vt:i4>
      </vt:variant>
      <vt:variant>
        <vt:i4>0</vt:i4>
      </vt:variant>
      <vt:variant>
        <vt:i4>5</vt:i4>
      </vt:variant>
      <vt:variant>
        <vt:lpwstr/>
      </vt:variant>
      <vt:variant>
        <vt:lpwstr>_Toc214267332</vt:lpwstr>
      </vt:variant>
      <vt:variant>
        <vt:i4>1048578</vt:i4>
      </vt:variant>
      <vt:variant>
        <vt:i4>110</vt:i4>
      </vt:variant>
      <vt:variant>
        <vt:i4>0</vt:i4>
      </vt:variant>
      <vt:variant>
        <vt:i4>5</vt:i4>
      </vt:variant>
      <vt:variant>
        <vt:lpwstr/>
      </vt:variant>
      <vt:variant>
        <vt:lpwstr>_Toc214267331</vt:lpwstr>
      </vt:variant>
      <vt:variant>
        <vt:i4>1048579</vt:i4>
      </vt:variant>
      <vt:variant>
        <vt:i4>104</vt:i4>
      </vt:variant>
      <vt:variant>
        <vt:i4>0</vt:i4>
      </vt:variant>
      <vt:variant>
        <vt:i4>5</vt:i4>
      </vt:variant>
      <vt:variant>
        <vt:lpwstr/>
      </vt:variant>
      <vt:variant>
        <vt:lpwstr>_Toc214267330</vt:lpwstr>
      </vt:variant>
      <vt:variant>
        <vt:i4>1114122</vt:i4>
      </vt:variant>
      <vt:variant>
        <vt:i4>98</vt:i4>
      </vt:variant>
      <vt:variant>
        <vt:i4>0</vt:i4>
      </vt:variant>
      <vt:variant>
        <vt:i4>5</vt:i4>
      </vt:variant>
      <vt:variant>
        <vt:lpwstr/>
      </vt:variant>
      <vt:variant>
        <vt:lpwstr>_Toc214267329</vt:lpwstr>
      </vt:variant>
      <vt:variant>
        <vt:i4>1114123</vt:i4>
      </vt:variant>
      <vt:variant>
        <vt:i4>92</vt:i4>
      </vt:variant>
      <vt:variant>
        <vt:i4>0</vt:i4>
      </vt:variant>
      <vt:variant>
        <vt:i4>5</vt:i4>
      </vt:variant>
      <vt:variant>
        <vt:lpwstr/>
      </vt:variant>
      <vt:variant>
        <vt:lpwstr>_Toc214267328</vt:lpwstr>
      </vt:variant>
      <vt:variant>
        <vt:i4>1114116</vt:i4>
      </vt:variant>
      <vt:variant>
        <vt:i4>86</vt:i4>
      </vt:variant>
      <vt:variant>
        <vt:i4>0</vt:i4>
      </vt:variant>
      <vt:variant>
        <vt:i4>5</vt:i4>
      </vt:variant>
      <vt:variant>
        <vt:lpwstr/>
      </vt:variant>
      <vt:variant>
        <vt:lpwstr>_Toc214267327</vt:lpwstr>
      </vt:variant>
      <vt:variant>
        <vt:i4>1114117</vt:i4>
      </vt:variant>
      <vt:variant>
        <vt:i4>80</vt:i4>
      </vt:variant>
      <vt:variant>
        <vt:i4>0</vt:i4>
      </vt:variant>
      <vt:variant>
        <vt:i4>5</vt:i4>
      </vt:variant>
      <vt:variant>
        <vt:lpwstr/>
      </vt:variant>
      <vt:variant>
        <vt:lpwstr>_Toc214267326</vt:lpwstr>
      </vt:variant>
      <vt:variant>
        <vt:i4>1114118</vt:i4>
      </vt:variant>
      <vt:variant>
        <vt:i4>74</vt:i4>
      </vt:variant>
      <vt:variant>
        <vt:i4>0</vt:i4>
      </vt:variant>
      <vt:variant>
        <vt:i4>5</vt:i4>
      </vt:variant>
      <vt:variant>
        <vt:lpwstr/>
      </vt:variant>
      <vt:variant>
        <vt:lpwstr>_Toc214267325</vt:lpwstr>
      </vt:variant>
      <vt:variant>
        <vt:i4>1114119</vt:i4>
      </vt:variant>
      <vt:variant>
        <vt:i4>68</vt:i4>
      </vt:variant>
      <vt:variant>
        <vt:i4>0</vt:i4>
      </vt:variant>
      <vt:variant>
        <vt:i4>5</vt:i4>
      </vt:variant>
      <vt:variant>
        <vt:lpwstr/>
      </vt:variant>
      <vt:variant>
        <vt:lpwstr>_Toc214267324</vt:lpwstr>
      </vt:variant>
      <vt:variant>
        <vt:i4>1114112</vt:i4>
      </vt:variant>
      <vt:variant>
        <vt:i4>62</vt:i4>
      </vt:variant>
      <vt:variant>
        <vt:i4>0</vt:i4>
      </vt:variant>
      <vt:variant>
        <vt:i4>5</vt:i4>
      </vt:variant>
      <vt:variant>
        <vt:lpwstr/>
      </vt:variant>
      <vt:variant>
        <vt:lpwstr>_Toc214267323</vt:lpwstr>
      </vt:variant>
      <vt:variant>
        <vt:i4>1114113</vt:i4>
      </vt:variant>
      <vt:variant>
        <vt:i4>56</vt:i4>
      </vt:variant>
      <vt:variant>
        <vt:i4>0</vt:i4>
      </vt:variant>
      <vt:variant>
        <vt:i4>5</vt:i4>
      </vt:variant>
      <vt:variant>
        <vt:lpwstr/>
      </vt:variant>
      <vt:variant>
        <vt:lpwstr>_Toc214267322</vt:lpwstr>
      </vt:variant>
      <vt:variant>
        <vt:i4>1114114</vt:i4>
      </vt:variant>
      <vt:variant>
        <vt:i4>50</vt:i4>
      </vt:variant>
      <vt:variant>
        <vt:i4>0</vt:i4>
      </vt:variant>
      <vt:variant>
        <vt:i4>5</vt:i4>
      </vt:variant>
      <vt:variant>
        <vt:lpwstr/>
      </vt:variant>
      <vt:variant>
        <vt:lpwstr>_Toc214267321</vt:lpwstr>
      </vt:variant>
      <vt:variant>
        <vt:i4>1114115</vt:i4>
      </vt:variant>
      <vt:variant>
        <vt:i4>44</vt:i4>
      </vt:variant>
      <vt:variant>
        <vt:i4>0</vt:i4>
      </vt:variant>
      <vt:variant>
        <vt:i4>5</vt:i4>
      </vt:variant>
      <vt:variant>
        <vt:lpwstr/>
      </vt:variant>
      <vt:variant>
        <vt:lpwstr>_Toc214267320</vt:lpwstr>
      </vt:variant>
      <vt:variant>
        <vt:i4>1179658</vt:i4>
      </vt:variant>
      <vt:variant>
        <vt:i4>38</vt:i4>
      </vt:variant>
      <vt:variant>
        <vt:i4>0</vt:i4>
      </vt:variant>
      <vt:variant>
        <vt:i4>5</vt:i4>
      </vt:variant>
      <vt:variant>
        <vt:lpwstr/>
      </vt:variant>
      <vt:variant>
        <vt:lpwstr>_Toc214267319</vt:lpwstr>
      </vt:variant>
      <vt:variant>
        <vt:i4>1179659</vt:i4>
      </vt:variant>
      <vt:variant>
        <vt:i4>32</vt:i4>
      </vt:variant>
      <vt:variant>
        <vt:i4>0</vt:i4>
      </vt:variant>
      <vt:variant>
        <vt:i4>5</vt:i4>
      </vt:variant>
      <vt:variant>
        <vt:lpwstr/>
      </vt:variant>
      <vt:variant>
        <vt:lpwstr>_Toc214267318</vt:lpwstr>
      </vt:variant>
      <vt:variant>
        <vt:i4>1179652</vt:i4>
      </vt:variant>
      <vt:variant>
        <vt:i4>26</vt:i4>
      </vt:variant>
      <vt:variant>
        <vt:i4>0</vt:i4>
      </vt:variant>
      <vt:variant>
        <vt:i4>5</vt:i4>
      </vt:variant>
      <vt:variant>
        <vt:lpwstr/>
      </vt:variant>
      <vt:variant>
        <vt:lpwstr>_Toc214267317</vt:lpwstr>
      </vt:variant>
      <vt:variant>
        <vt:i4>1179653</vt:i4>
      </vt:variant>
      <vt:variant>
        <vt:i4>20</vt:i4>
      </vt:variant>
      <vt:variant>
        <vt:i4>0</vt:i4>
      </vt:variant>
      <vt:variant>
        <vt:i4>5</vt:i4>
      </vt:variant>
      <vt:variant>
        <vt:lpwstr/>
      </vt:variant>
      <vt:variant>
        <vt:lpwstr>_Toc214267316</vt:lpwstr>
      </vt:variant>
      <vt:variant>
        <vt:i4>1179654</vt:i4>
      </vt:variant>
      <vt:variant>
        <vt:i4>14</vt:i4>
      </vt:variant>
      <vt:variant>
        <vt:i4>0</vt:i4>
      </vt:variant>
      <vt:variant>
        <vt:i4>5</vt:i4>
      </vt:variant>
      <vt:variant>
        <vt:lpwstr/>
      </vt:variant>
      <vt:variant>
        <vt:lpwstr>_Toc214267315</vt:lpwstr>
      </vt:variant>
      <vt:variant>
        <vt:i4>1179655</vt:i4>
      </vt:variant>
      <vt:variant>
        <vt:i4>8</vt:i4>
      </vt:variant>
      <vt:variant>
        <vt:i4>0</vt:i4>
      </vt:variant>
      <vt:variant>
        <vt:i4>5</vt:i4>
      </vt:variant>
      <vt:variant>
        <vt:lpwstr/>
      </vt:variant>
      <vt:variant>
        <vt:lpwstr>_Toc214267314</vt:lpwstr>
      </vt:variant>
      <vt:variant>
        <vt:i4>1179648</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3801131</vt:i4>
      </vt:variant>
      <vt:variant>
        <vt:i4>0</vt:i4>
      </vt:variant>
      <vt:variant>
        <vt:i4>0</vt:i4>
      </vt:variant>
      <vt:variant>
        <vt:i4>5</vt:i4>
      </vt:variant>
      <vt:variant>
        <vt:lpwstr>mailto:iala-aism@wanadoo.fr</vt:lpwstr>
      </vt:variant>
      <vt:variant>
        <vt:lpwstr/>
      </vt:variant>
      <vt:variant>
        <vt:i4>8126571</vt:i4>
      </vt:variant>
      <vt:variant>
        <vt:i4>58650</vt:i4>
      </vt:variant>
      <vt:variant>
        <vt:i4>1037</vt:i4>
      </vt:variant>
      <vt:variant>
        <vt:i4>1</vt:i4>
      </vt:variant>
      <vt:variant>
        <vt:lpwstr>FPSOdiagramsmaller</vt:lpwstr>
      </vt:variant>
      <vt:variant>
        <vt:lpwstr/>
      </vt:variant>
      <vt:variant>
        <vt:i4>7143448</vt:i4>
      </vt:variant>
      <vt:variant>
        <vt:i4>59043</vt:i4>
      </vt:variant>
      <vt:variant>
        <vt:i4>1038</vt:i4>
      </vt:variant>
      <vt:variant>
        <vt:i4>1</vt:i4>
      </vt:variant>
      <vt:variant>
        <vt:lpwstr>regalia</vt:lpwstr>
      </vt:variant>
      <vt:variant>
        <vt:lpwstr/>
      </vt:variant>
      <vt:variant>
        <vt:i4>4587573</vt:i4>
      </vt:variant>
      <vt:variant>
        <vt:i4>59222</vt:i4>
      </vt:variant>
      <vt:variant>
        <vt:i4>1039</vt:i4>
      </vt:variant>
      <vt:variant>
        <vt:i4>1</vt:i4>
      </vt:variant>
      <vt:variant>
        <vt:lpwstr>lng offloading points</vt:lpwstr>
      </vt:variant>
      <vt:variant>
        <vt:lpwstr/>
      </vt:variant>
      <vt:variant>
        <vt:i4>5242887</vt:i4>
      </vt:variant>
      <vt:variant>
        <vt:i4>59423</vt:i4>
      </vt:variant>
      <vt:variant>
        <vt:i4>1040</vt:i4>
      </vt:variant>
      <vt:variant>
        <vt:i4>1</vt:i4>
      </vt:variant>
      <vt:variant>
        <vt:lpwstr>Met Mast</vt:lpwstr>
      </vt:variant>
      <vt:variant>
        <vt:lpwstr/>
      </vt:variant>
      <vt:variant>
        <vt:i4>2818113</vt:i4>
      </vt:variant>
      <vt:variant>
        <vt:i4>59603</vt:i4>
      </vt:variant>
      <vt:variant>
        <vt:i4>1041</vt:i4>
      </vt:variant>
      <vt:variant>
        <vt:i4>1</vt:i4>
      </vt:variant>
      <vt:variant>
        <vt:lpwstr>Minimum Facilities Platform</vt:lpwstr>
      </vt:variant>
      <vt:variant>
        <vt:lpwstr/>
      </vt:variant>
      <vt:variant>
        <vt:i4>1572919</vt:i4>
      </vt:variant>
      <vt:variant>
        <vt:i4>59946</vt:i4>
      </vt:variant>
      <vt:variant>
        <vt:i4>1042</vt:i4>
      </vt:variant>
      <vt:variant>
        <vt:i4>1</vt:i4>
      </vt:variant>
      <vt:variant>
        <vt:lpwstr>offshore dock</vt:lpwstr>
      </vt:variant>
      <vt:variant>
        <vt:lpwstr/>
      </vt:variant>
      <vt:variant>
        <vt:i4>786432</vt:i4>
      </vt:variant>
      <vt:variant>
        <vt:i4>60295</vt:i4>
      </vt:variant>
      <vt:variant>
        <vt:i4>1043</vt:i4>
      </vt:variant>
      <vt:variant>
        <vt:i4>1</vt:i4>
      </vt:variant>
      <vt:variant>
        <vt:lpwstr>pipe</vt:lpwstr>
      </vt:variant>
      <vt:variant>
        <vt:lpwstr/>
      </vt:variant>
      <vt:variant>
        <vt:i4>4063264</vt:i4>
      </vt:variant>
      <vt:variant>
        <vt:i4>60323</vt:i4>
      </vt:variant>
      <vt:variant>
        <vt:i4>1044</vt:i4>
      </vt:variant>
      <vt:variant>
        <vt:i4>1</vt:i4>
      </vt:variant>
      <vt:variant>
        <vt:lpwstr>pipe 2</vt:lpwstr>
      </vt:variant>
      <vt:variant>
        <vt:lpwstr/>
      </vt:variant>
      <vt:variant>
        <vt:i4>7798859</vt:i4>
      </vt:variant>
      <vt:variant>
        <vt:i4>60390</vt:i4>
      </vt:variant>
      <vt:variant>
        <vt:i4>1045</vt:i4>
      </vt:variant>
      <vt:variant>
        <vt:i4>1</vt:i4>
      </vt:variant>
      <vt:variant>
        <vt:lpwstr>Production Platform</vt:lpwstr>
      </vt:variant>
      <vt:variant>
        <vt:lpwstr/>
      </vt:variant>
      <vt:variant>
        <vt:i4>6881313</vt:i4>
      </vt:variant>
      <vt:variant>
        <vt:i4>60864</vt:i4>
      </vt:variant>
      <vt:variant>
        <vt:i4>1046</vt:i4>
      </vt:variant>
      <vt:variant>
        <vt:i4>1</vt:i4>
      </vt:variant>
      <vt:variant>
        <vt:lpwstr>seaplane berth</vt:lpwstr>
      </vt:variant>
      <vt:variant>
        <vt:lpwstr/>
      </vt:variant>
      <vt:variant>
        <vt:i4>1114204</vt:i4>
      </vt:variant>
      <vt:variant>
        <vt:i4>61162</vt:i4>
      </vt:variant>
      <vt:variant>
        <vt:i4>1047</vt:i4>
      </vt:variant>
      <vt:variant>
        <vt:i4>1</vt:i4>
      </vt:variant>
      <vt:variant>
        <vt:lpwstr>seawater intakes</vt:lpwstr>
      </vt:variant>
      <vt:variant>
        <vt:lpwstr/>
      </vt:variant>
      <vt:variant>
        <vt:i4>7340062</vt:i4>
      </vt:variant>
      <vt:variant>
        <vt:i4>61547</vt:i4>
      </vt:variant>
      <vt:variant>
        <vt:i4>1048</vt:i4>
      </vt:variant>
      <vt:variant>
        <vt:i4>1</vt:i4>
      </vt:variant>
      <vt:variant>
        <vt:lpwstr>spm</vt:lpwstr>
      </vt:variant>
      <vt:variant>
        <vt:lpwstr/>
      </vt:variant>
      <vt:variant>
        <vt:i4>786457</vt:i4>
      </vt:variant>
      <vt:variant>
        <vt:i4>62102</vt:i4>
      </vt:variant>
      <vt:variant>
        <vt:i4>1049</vt:i4>
      </vt:variant>
      <vt:variant>
        <vt:i4>1</vt:i4>
      </vt:variant>
      <vt:variant>
        <vt:lpwstr>platform-tension-leg</vt:lpwstr>
      </vt:variant>
      <vt:variant>
        <vt:lpwstr/>
      </vt:variant>
      <vt:variant>
        <vt:i4>6160387</vt:i4>
      </vt:variant>
      <vt:variant>
        <vt:i4>62589</vt:i4>
      </vt:variant>
      <vt:variant>
        <vt:i4>1050</vt:i4>
      </vt:variant>
      <vt:variant>
        <vt:i4>1</vt:i4>
      </vt:variant>
      <vt:variant>
        <vt:lpwstr>Picture1</vt:lpwstr>
      </vt:variant>
      <vt:variant>
        <vt:lpwstr/>
      </vt:variant>
      <vt:variant>
        <vt:i4>2228233</vt:i4>
      </vt:variant>
      <vt:variant>
        <vt:i4>62789</vt:i4>
      </vt:variant>
      <vt:variant>
        <vt:i4>1051</vt:i4>
      </vt:variant>
      <vt:variant>
        <vt:i4>1</vt:i4>
      </vt:variant>
      <vt:variant>
        <vt:lpwstr>Tidal Power</vt:lpwstr>
      </vt:variant>
      <vt:variant>
        <vt:lpwstr/>
      </vt:variant>
      <vt:variant>
        <vt:i4>7143479</vt:i4>
      </vt:variant>
      <vt:variant>
        <vt:i4>63058</vt:i4>
      </vt:variant>
      <vt:variant>
        <vt:i4>1052</vt:i4>
      </vt:variant>
      <vt:variant>
        <vt:i4>1</vt:i4>
      </vt:variant>
      <vt:variant>
        <vt:lpwstr>1-ann-manifold</vt:lpwstr>
      </vt:variant>
      <vt:variant>
        <vt:lpwstr/>
      </vt:variant>
      <vt:variant>
        <vt:i4>917523</vt:i4>
      </vt:variant>
      <vt:variant>
        <vt:i4>63262</vt:i4>
      </vt:variant>
      <vt:variant>
        <vt:i4>1053</vt:i4>
      </vt:variant>
      <vt:variant>
        <vt:i4>1</vt:i4>
      </vt:variant>
      <vt:variant>
        <vt:lpwstr>water injection platform</vt:lpwstr>
      </vt:variant>
      <vt:variant>
        <vt:lpwstr/>
      </vt:variant>
      <vt:variant>
        <vt:i4>5963779</vt:i4>
      </vt:variant>
      <vt:variant>
        <vt:i4>63561</vt:i4>
      </vt:variant>
      <vt:variant>
        <vt:i4>1054</vt:i4>
      </vt:variant>
      <vt:variant>
        <vt:i4>1</vt:i4>
      </vt:variant>
      <vt:variant>
        <vt:lpwstr>Picture4</vt:lpwstr>
      </vt:variant>
      <vt:variant>
        <vt:lpwstr/>
      </vt:variant>
      <vt:variant>
        <vt:i4>6029314</vt:i4>
      </vt:variant>
      <vt:variant>
        <vt:i4>63739</vt:i4>
      </vt:variant>
      <vt:variant>
        <vt:i4>1055</vt:i4>
      </vt:variant>
      <vt:variant>
        <vt:i4>1</vt:i4>
      </vt:variant>
      <vt:variant>
        <vt:lpwstr>Pelamis1</vt:lpwstr>
      </vt:variant>
      <vt:variant>
        <vt:lpwstr/>
      </vt:variant>
      <vt:variant>
        <vt:i4>1638453</vt:i4>
      </vt:variant>
      <vt:variant>
        <vt:i4>63956</vt:i4>
      </vt:variant>
      <vt:variant>
        <vt:i4>1056</vt:i4>
      </vt:variant>
      <vt:variant>
        <vt:i4>1</vt:i4>
      </vt:variant>
      <vt:variant>
        <vt:lpwstr>Wind Farm</vt:lpwstr>
      </vt:variant>
      <vt:variant>
        <vt:lpwstr/>
      </vt:variant>
      <vt:variant>
        <vt:i4>1638453</vt:i4>
      </vt:variant>
      <vt:variant>
        <vt:i4>64120</vt:i4>
      </vt:variant>
      <vt:variant>
        <vt:i4>1057</vt:i4>
      </vt:variant>
      <vt:variant>
        <vt:i4>1</vt:i4>
      </vt:variant>
      <vt:variant>
        <vt:lpwstr>Wind Farm</vt:lpwstr>
      </vt:variant>
      <vt:variant>
        <vt:lpwstr/>
      </vt:variant>
      <vt:variant>
        <vt:i4>3801125</vt:i4>
      </vt:variant>
      <vt:variant>
        <vt:i4>-1</vt:i4>
      </vt:variant>
      <vt:variant>
        <vt:i4>1298</vt:i4>
      </vt:variant>
      <vt:variant>
        <vt:i4>1</vt:i4>
      </vt:variant>
      <vt:variant>
        <vt:lpwstr>IALA logo1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Marking of Man-Made Offshore Structures</dc:title>
  <dc:creator>MDC</dc:creator>
  <cp:lastModifiedBy>Wim</cp:lastModifiedBy>
  <cp:revision>5</cp:revision>
  <cp:lastPrinted>2011-04-06T07:32:00Z</cp:lastPrinted>
  <dcterms:created xsi:type="dcterms:W3CDTF">2013-04-26T08:19:00Z</dcterms:created>
  <dcterms:modified xsi:type="dcterms:W3CDTF">2013-09-03T13:05:00Z</dcterms:modified>
</cp:coreProperties>
</file>